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1A5B49" w:rsidR="006E5D65" w:rsidP="42A7B37F" w:rsidRDefault="00997F14" w14:paraId="4891D569" wp14:textId="22B3EDE4">
      <w:pPr>
        <w:spacing w:line="240" w:lineRule="auto"/>
        <w:jc w:val="right"/>
        <w:rPr>
          <w:rFonts w:ascii="Times New Roman" w:hAnsi="Times New Roman"/>
          <w:i w:val="1"/>
          <w:iCs w:val="1"/>
        </w:rPr>
      </w:pPr>
      <w:r w:rsidRPr="42A7B37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2A7B37F" w:rsidR="00D8678B">
        <w:rPr>
          <w:rFonts w:ascii="Times New Roman" w:hAnsi="Times New Roman"/>
          <w:i w:val="1"/>
          <w:iCs w:val="1"/>
        </w:rPr>
        <w:t xml:space="preserve">Załącznik nr </w:t>
      </w:r>
      <w:r w:rsidRPr="42A7B37F" w:rsidR="006F31E2">
        <w:rPr>
          <w:rFonts w:ascii="Times New Roman" w:hAnsi="Times New Roman"/>
          <w:i w:val="1"/>
          <w:iCs w:val="1"/>
        </w:rPr>
        <w:t>1.5</w:t>
      </w:r>
      <w:r w:rsidRPr="42A7B37F" w:rsidR="00D8678B">
        <w:rPr>
          <w:rFonts w:ascii="Times New Roman" w:hAnsi="Times New Roman"/>
          <w:i w:val="1"/>
          <w:iCs w:val="1"/>
        </w:rPr>
        <w:t xml:space="preserve"> do Zarządzenia</w:t>
      </w:r>
      <w:r w:rsidRPr="42A7B37F" w:rsidR="002A22BF">
        <w:rPr>
          <w:rFonts w:ascii="Times New Roman" w:hAnsi="Times New Roman"/>
          <w:i w:val="1"/>
          <w:iCs w:val="1"/>
        </w:rPr>
        <w:t xml:space="preserve"> Rektora </w:t>
      </w:r>
      <w:r w:rsidRPr="42A7B37F" w:rsidR="002A22BF">
        <w:rPr>
          <w:rFonts w:ascii="Times New Roman" w:hAnsi="Times New Roman"/>
          <w:i w:val="1"/>
          <w:iCs w:val="1"/>
        </w:rPr>
        <w:t xml:space="preserve">UR </w:t>
      </w:r>
      <w:r w:rsidRPr="42A7B37F" w:rsidR="00CD6897">
        <w:rPr>
          <w:rFonts w:ascii="Times New Roman" w:hAnsi="Times New Roman"/>
          <w:i w:val="1"/>
          <w:iCs w:val="1"/>
        </w:rPr>
        <w:t>nr</w:t>
      </w:r>
      <w:r w:rsidRPr="42A7B37F" w:rsidR="00CD6897">
        <w:rPr>
          <w:rFonts w:ascii="Times New Roman" w:hAnsi="Times New Roman"/>
          <w:i w:val="1"/>
          <w:iCs w:val="1"/>
        </w:rPr>
        <w:t xml:space="preserve"> </w:t>
      </w:r>
      <w:r w:rsidRPr="42A7B37F" w:rsidR="00F61A26">
        <w:rPr>
          <w:rFonts w:ascii="Times New Roman" w:hAnsi="Times New Roman"/>
          <w:i w:val="1"/>
          <w:iCs w:val="1"/>
        </w:rPr>
        <w:t>7/2023</w:t>
      </w:r>
    </w:p>
    <w:p xmlns:wp14="http://schemas.microsoft.com/office/word/2010/wordml" w:rsidRPr="001A5B49" w:rsidR="0085747A" w:rsidP="009C54AE" w:rsidRDefault="0085747A" w14:paraId="598A8AA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1A5B49">
        <w:rPr>
          <w:rFonts w:ascii="Times New Roman" w:hAnsi="Times New Roman"/>
          <w:b/>
          <w:smallCaps/>
          <w:sz w:val="24"/>
          <w:szCs w:val="24"/>
        </w:rPr>
        <w:t>SYLABUS</w:t>
      </w:r>
    </w:p>
    <w:p xmlns:wp14="http://schemas.microsoft.com/office/word/2010/wordml" w:rsidRPr="001A5B49" w:rsidR="0085747A" w:rsidP="42A7B37F" w:rsidRDefault="0071620A" w14:paraId="5A4C7305" wp14:textId="2D5FB00B">
      <w:pPr>
        <w:spacing w:after="0" w:line="240" w:lineRule="exact"/>
        <w:jc w:val="center"/>
        <w:rPr>
          <w:rFonts w:ascii="Times New Roman" w:hAnsi="Times New Roman"/>
          <w:i w:val="1"/>
          <w:iCs w:val="1"/>
          <w:smallCaps w:val="1"/>
          <w:sz w:val="24"/>
          <w:szCs w:val="24"/>
        </w:rPr>
      </w:pPr>
      <w:r w:rsidRPr="42A7B37F" w:rsidR="0071620A">
        <w:rPr>
          <w:rFonts w:ascii="Times New Roman" w:hAnsi="Times New Roman"/>
          <w:b w:val="1"/>
          <w:bCs w:val="1"/>
          <w:smallCaps w:val="1"/>
          <w:sz w:val="24"/>
          <w:szCs w:val="24"/>
        </w:rPr>
        <w:t>dotyczy cyklu kształcenia</w:t>
      </w:r>
      <w:r w:rsidRPr="42A7B37F" w:rsidR="0085747A">
        <w:rPr>
          <w:rFonts w:ascii="Times New Roman" w:hAnsi="Times New Roman"/>
          <w:b w:val="1"/>
          <w:bCs w:val="1"/>
          <w:smallCaps w:val="1"/>
          <w:sz w:val="24"/>
          <w:szCs w:val="24"/>
        </w:rPr>
        <w:t xml:space="preserve"> </w:t>
      </w:r>
      <w:r w:rsidRPr="42A7B37F" w:rsidR="00C22161">
        <w:rPr>
          <w:rFonts w:ascii="Times New Roman" w:hAnsi="Times New Roman"/>
          <w:i w:val="0"/>
          <w:iCs w:val="0"/>
          <w:smallCaps w:val="1"/>
          <w:sz w:val="24"/>
          <w:szCs w:val="24"/>
        </w:rPr>
        <w:t>20</w:t>
      </w:r>
      <w:r w:rsidRPr="42A7B37F" w:rsidR="580F2577">
        <w:rPr>
          <w:rFonts w:ascii="Times New Roman" w:hAnsi="Times New Roman"/>
          <w:i w:val="0"/>
          <w:iCs w:val="0"/>
          <w:smallCaps w:val="1"/>
          <w:sz w:val="24"/>
          <w:szCs w:val="24"/>
        </w:rPr>
        <w:t xml:space="preserve">23/2024 </w:t>
      </w:r>
      <w:r w:rsidRPr="42A7B37F" w:rsidR="00C22161">
        <w:rPr>
          <w:rFonts w:ascii="Times New Roman" w:hAnsi="Times New Roman"/>
          <w:i w:val="0"/>
          <w:iCs w:val="0"/>
          <w:smallCaps w:val="1"/>
          <w:sz w:val="24"/>
          <w:szCs w:val="24"/>
        </w:rPr>
        <w:t>-</w:t>
      </w:r>
      <w:r w:rsidRPr="42A7B37F" w:rsidR="468FB237">
        <w:rPr>
          <w:rFonts w:ascii="Times New Roman" w:hAnsi="Times New Roman"/>
          <w:i w:val="0"/>
          <w:iCs w:val="0"/>
          <w:smallCaps w:val="1"/>
          <w:sz w:val="24"/>
          <w:szCs w:val="24"/>
        </w:rPr>
        <w:t xml:space="preserve"> </w:t>
      </w:r>
      <w:r w:rsidRPr="42A7B37F" w:rsidR="00C22161">
        <w:rPr>
          <w:rFonts w:ascii="Times New Roman" w:hAnsi="Times New Roman"/>
          <w:i w:val="0"/>
          <w:iCs w:val="0"/>
          <w:smallCaps w:val="1"/>
          <w:sz w:val="24"/>
          <w:szCs w:val="24"/>
        </w:rPr>
        <w:t>2025/2026</w:t>
      </w:r>
    </w:p>
    <w:p xmlns:wp14="http://schemas.microsoft.com/office/word/2010/wordml" w:rsidRPr="001A5B49" w:rsidR="0085747A" w:rsidP="42A7B37F" w:rsidRDefault="00EA4832" w14:paraId="3C201019" wp14:textId="77777777">
      <w:pPr>
        <w:spacing w:after="0" w:line="240" w:lineRule="exact"/>
        <w:jc w:val="both"/>
        <w:rPr>
          <w:rFonts w:ascii="Times New Roman" w:hAnsi="Times New Roman"/>
          <w:i w:val="0"/>
          <w:iCs w:val="0"/>
          <w:sz w:val="20"/>
          <w:szCs w:val="20"/>
        </w:rPr>
      </w:pPr>
      <w:r w:rsidRPr="42A7B37F" w:rsidR="00EA4832">
        <w:rPr>
          <w:rFonts w:ascii="Times New Roman" w:hAnsi="Times New Roman"/>
          <w:i w:val="1"/>
          <w:iCs w:val="1"/>
          <w:sz w:val="24"/>
          <w:szCs w:val="24"/>
        </w:rPr>
        <w:t xml:space="preserve">                                                                                               </w:t>
      </w:r>
      <w:r w:rsidRPr="42A7B37F" w:rsidR="00D3397B">
        <w:rPr>
          <w:rFonts w:ascii="Times New Roman" w:hAnsi="Times New Roman"/>
          <w:i w:val="1"/>
          <w:iCs w:val="1"/>
          <w:sz w:val="24"/>
          <w:szCs w:val="24"/>
        </w:rPr>
        <w:t xml:space="preserve"> </w:t>
      </w:r>
      <w:r w:rsidRPr="42A7B37F" w:rsidR="00EA4832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Pr="42A7B37F" w:rsidR="0085747A">
        <w:rPr>
          <w:rFonts w:ascii="Times New Roman" w:hAnsi="Times New Roman"/>
          <w:i w:val="0"/>
          <w:iCs w:val="0"/>
          <w:sz w:val="20"/>
          <w:szCs w:val="20"/>
        </w:rPr>
        <w:t>(skrajne daty</w:t>
      </w:r>
      <w:r w:rsidRPr="42A7B37F" w:rsidR="0085747A">
        <w:rPr>
          <w:rFonts w:ascii="Times New Roman" w:hAnsi="Times New Roman"/>
          <w:i w:val="0"/>
          <w:iCs w:val="0"/>
          <w:sz w:val="20"/>
          <w:szCs w:val="20"/>
        </w:rPr>
        <w:t>)</w:t>
      </w:r>
    </w:p>
    <w:p xmlns:wp14="http://schemas.microsoft.com/office/word/2010/wordml" w:rsidRPr="001A5B49" w:rsidR="00445970" w:rsidP="42A7B37F" w:rsidRDefault="00445970" w14:paraId="3D757718" wp14:textId="652C9BF6">
      <w:pPr>
        <w:spacing w:after="0" w:line="240" w:lineRule="exact"/>
        <w:ind w:left="708"/>
        <w:jc w:val="both"/>
        <w:rPr>
          <w:rFonts w:ascii="Times New Roman" w:hAnsi="Times New Roman" w:eastAsia="Corbel"/>
          <w:sz w:val="20"/>
          <w:szCs w:val="20"/>
        </w:rPr>
      </w:pPr>
      <w:r w:rsidRPr="001A5B49">
        <w:rPr>
          <w:rFonts w:ascii="Times New Roman" w:hAnsi="Times New Roman"/>
          <w:sz w:val="20"/>
          <w:szCs w:val="20"/>
        </w:rPr>
        <w:tab/>
      </w:r>
      <w:r w:rsidRPr="001A5B49">
        <w:rPr>
          <w:rFonts w:ascii="Times New Roman" w:hAnsi="Times New Roman"/>
          <w:sz w:val="20"/>
          <w:szCs w:val="20"/>
        </w:rPr>
        <w:tab/>
      </w:r>
      <w:r w:rsidRPr="001A5B49">
        <w:rPr>
          <w:rFonts w:ascii="Times New Roman" w:hAnsi="Times New Roman"/>
          <w:sz w:val="20"/>
          <w:szCs w:val="20"/>
        </w:rPr>
        <w:tab/>
      </w:r>
      <w:r w:rsidRPr="001A5B49">
        <w:rPr>
          <w:rFonts w:ascii="Times New Roman" w:hAnsi="Times New Roman"/>
          <w:sz w:val="20"/>
          <w:szCs w:val="20"/>
        </w:rPr>
        <w:tab/>
      </w:r>
      <w:r w:rsidRPr="001A5B49" w:rsidR="00445970">
        <w:rPr>
          <w:rFonts w:ascii="Times New Roman" w:hAnsi="Times New Roman"/>
          <w:sz w:val="20"/>
          <w:szCs w:val="20"/>
        </w:rPr>
        <w:t xml:space="preserve">Rok akademicki </w:t>
      </w:r>
      <w:r w:rsidRPr="001A5B49" w:rsidR="454C2369">
        <w:rPr>
          <w:rFonts w:ascii="Times New Roman" w:hAnsi="Times New Roman" w:eastAsia="Corbel"/>
          <w:sz w:val="20"/>
          <w:szCs w:val="20"/>
        </w:rPr>
        <w:t>2024</w:t>
      </w:r>
      <w:r w:rsidRPr="001A5B49" w:rsidR="2B7CD35D">
        <w:rPr>
          <w:rFonts w:ascii="Times New Roman" w:hAnsi="Times New Roman" w:eastAsia="Corbel"/>
          <w:sz w:val="20"/>
          <w:szCs w:val="20"/>
        </w:rPr>
        <w:t>/2025</w:t>
      </w:r>
    </w:p>
    <w:p xmlns:wp14="http://schemas.microsoft.com/office/word/2010/wordml" w:rsidRPr="001A5B49" w:rsidR="0085747A" w:rsidP="009C54AE" w:rsidRDefault="0085747A" w14:paraId="672A6659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1A5B49" w:rsidR="0085747A" w:rsidP="009C54AE" w:rsidRDefault="0071620A" w14:paraId="0C6E7FD4" wp14:textId="77777777">
      <w:pPr>
        <w:pStyle w:val="Punktygwne"/>
        <w:spacing w:before="0" w:after="0"/>
        <w:rPr>
          <w:color w:val="0070C0"/>
          <w:szCs w:val="24"/>
        </w:rPr>
      </w:pPr>
      <w:r w:rsidRPr="001A5B49">
        <w:rPr>
          <w:szCs w:val="24"/>
        </w:rPr>
        <w:t xml:space="preserve">1. </w:t>
      </w:r>
      <w:r w:rsidRPr="001A5B49" w:rsidR="0085747A">
        <w:rPr>
          <w:szCs w:val="24"/>
        </w:rPr>
        <w:t xml:space="preserve">Podstawowe </w:t>
      </w:r>
      <w:r w:rsidRPr="001A5B49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1A5B49" w:rsidR="0085747A" w:rsidTr="42A7B37F" w14:paraId="10D8CB92" wp14:textId="77777777">
        <w:tc>
          <w:tcPr>
            <w:tcW w:w="2694" w:type="dxa"/>
            <w:tcMar/>
            <w:vAlign w:val="center"/>
          </w:tcPr>
          <w:p w:rsidRPr="001A5B49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1A5B49" w:rsidR="1283E673" w:rsidP="25F50191" w:rsidRDefault="00AF775B" w14:paraId="6FC5C891" wp14:textId="33514D78">
            <w:pPr>
              <w:pStyle w:val="Odpowiedzi"/>
              <w:spacing w:before="100" w:beforeAutospacing="on" w:after="100" w:afterAutospacing="on"/>
              <w:rPr>
                <w:sz w:val="24"/>
                <w:szCs w:val="24"/>
              </w:rPr>
            </w:pPr>
            <w:r w:rsidRPr="25F50191" w:rsidR="00AF775B">
              <w:rPr>
                <w:b w:val="0"/>
                <w:bCs w:val="0"/>
                <w:sz w:val="22"/>
                <w:szCs w:val="22"/>
              </w:rPr>
              <w:t xml:space="preserve">Międzynarodowy </w:t>
            </w:r>
            <w:r w:rsidRPr="25F50191" w:rsidR="00AF775B">
              <w:rPr>
                <w:b w:val="0"/>
                <w:bCs w:val="0"/>
                <w:sz w:val="22"/>
                <w:szCs w:val="22"/>
              </w:rPr>
              <w:t>Syste</w:t>
            </w:r>
            <w:r w:rsidRPr="25F50191" w:rsidR="00AF775B">
              <w:rPr>
                <w:b w:val="0"/>
                <w:bCs w:val="0"/>
                <w:sz w:val="22"/>
                <w:szCs w:val="22"/>
              </w:rPr>
              <w:t>m</w:t>
            </w:r>
            <w:r w:rsidRPr="25F50191" w:rsidR="00AF775B">
              <w:rPr>
                <w:b w:val="0"/>
                <w:bCs w:val="0"/>
                <w:sz w:val="22"/>
                <w:szCs w:val="22"/>
              </w:rPr>
              <w:t xml:space="preserve"> Ochrony Praw Człowieka</w:t>
            </w:r>
          </w:p>
        </w:tc>
      </w:tr>
      <w:tr xmlns:wp14="http://schemas.microsoft.com/office/word/2010/wordml" w:rsidRPr="001A5B49" w:rsidR="0085747A" w:rsidTr="42A7B37F" w14:paraId="2B29D501" wp14:textId="77777777">
        <w:tc>
          <w:tcPr>
            <w:tcW w:w="2694" w:type="dxa"/>
            <w:tcMar/>
            <w:vAlign w:val="center"/>
          </w:tcPr>
          <w:p w:rsidRPr="001A5B49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Kod przedmiotu</w:t>
            </w:r>
            <w:r w:rsidRPr="001A5B49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00AF775B" w14:paraId="391E1DA0" wp14:textId="77777777">
            <w:pPr>
              <w:pStyle w:val="Odpowiedzi"/>
              <w:spacing w:before="100" w:beforeAutospacing="1" w:after="100" w:afterAutospacing="1"/>
            </w:pPr>
            <w:r w:rsidRPr="001A5B49">
              <w:rPr>
                <w:b w:val="0"/>
                <w:sz w:val="24"/>
                <w:szCs w:val="24"/>
              </w:rPr>
              <w:t>ASO35</w:t>
            </w:r>
          </w:p>
        </w:tc>
      </w:tr>
      <w:tr xmlns:wp14="http://schemas.microsoft.com/office/word/2010/wordml" w:rsidRPr="001A5B49" w:rsidR="0085747A" w:rsidTr="42A7B37F" w14:paraId="5C0172EC" wp14:textId="77777777">
        <w:tc>
          <w:tcPr>
            <w:tcW w:w="2694" w:type="dxa"/>
            <w:tcMar/>
            <w:vAlign w:val="center"/>
          </w:tcPr>
          <w:p w:rsidRPr="001A5B49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nazwa</w:t>
            </w:r>
            <w:r w:rsidRPr="001A5B49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1A5B49" w:rsidR="1283E673" w:rsidP="1283E673" w:rsidRDefault="1283E673" w14:paraId="7E3E3000" wp14:textId="77777777">
            <w:pPr>
              <w:spacing w:before="40" w:after="40"/>
              <w:rPr>
                <w:rFonts w:ascii="Times New Roman" w:hAnsi="Times New Roman"/>
              </w:rPr>
            </w:pPr>
            <w:r w:rsidRPr="001A5B49">
              <w:rPr>
                <w:rFonts w:ascii="Times New Roman" w:hAnsi="Times New Roman" w:eastAsia="Corbel"/>
                <w:color w:val="000000"/>
              </w:rPr>
              <w:t>Kolegium Nauk Społecznych</w:t>
            </w:r>
          </w:p>
        </w:tc>
      </w:tr>
      <w:tr xmlns:wp14="http://schemas.microsoft.com/office/word/2010/wordml" w:rsidRPr="001A5B49" w:rsidR="0085747A" w:rsidTr="42A7B37F" w14:paraId="3D796BD9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1A5B49" w:rsidR="1283E673" w:rsidP="42A7B37F" w:rsidRDefault="1283E673" w14:paraId="237EC832" wp14:textId="4D420419">
            <w:pPr>
              <w:spacing w:before="40" w:after="40"/>
              <w:rPr>
                <w:rFonts w:ascii="Times New Roman" w:hAnsi="Times New Roman"/>
              </w:rPr>
            </w:pPr>
            <w:r w:rsidRPr="42A7B37F" w:rsidR="17CEBEFB">
              <w:rPr>
                <w:rFonts w:ascii="Times New Roman" w:hAnsi="Times New Roman" w:eastAsia="Corbel"/>
                <w:color w:val="000000" w:themeColor="text1" w:themeTint="FF" w:themeShade="FF"/>
              </w:rPr>
              <w:t xml:space="preserve">Zakład Prawa Międzynarodowego i Prawa Europejskiego </w:t>
            </w:r>
          </w:p>
          <w:p w:rsidRPr="001A5B49" w:rsidR="1283E673" w:rsidP="1283E673" w:rsidRDefault="1283E673" w14:paraId="6CD2E7DC" wp14:textId="62F43F5E">
            <w:pPr>
              <w:spacing w:before="40" w:after="40"/>
              <w:rPr>
                <w:rFonts w:ascii="Times New Roman" w:hAnsi="Times New Roman"/>
              </w:rPr>
            </w:pPr>
            <w:r w:rsidRPr="42A7B37F" w:rsidR="17CEBEFB">
              <w:rPr>
                <w:rFonts w:ascii="Times New Roman" w:hAnsi="Times New Roman" w:eastAsia="Corbel"/>
                <w:color w:val="000000" w:themeColor="text1" w:themeTint="FF" w:themeShade="FF"/>
              </w:rPr>
              <w:t>Instytut Nauk Prawnych</w:t>
            </w:r>
          </w:p>
        </w:tc>
      </w:tr>
      <w:tr xmlns:wp14="http://schemas.microsoft.com/office/word/2010/wordml" w:rsidRPr="001A5B49" w:rsidR="0085747A" w:rsidTr="42A7B37F" w14:paraId="3CB95E45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00AF775B" w14:paraId="6E8D976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1A5B49" w:rsidR="0085747A" w:rsidTr="42A7B37F" w14:paraId="11529C0C" wp14:textId="77777777">
        <w:tc>
          <w:tcPr>
            <w:tcW w:w="2694" w:type="dxa"/>
            <w:tcMar/>
            <w:vAlign w:val="center"/>
          </w:tcPr>
          <w:p w:rsidRPr="001A5B49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00AF775B" w14:paraId="1C90E256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1A5B49" w:rsidR="0085747A" w:rsidTr="42A7B37F" w14:paraId="3A488BE5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00AF775B" w14:paraId="37EEED7E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1A5B49"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1A5B49" w:rsidR="0085747A" w:rsidTr="42A7B37F" w14:paraId="5C70B2EB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00AF775B" w14:paraId="56B68402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1A5B49" w:rsidR="0085747A" w:rsidTr="42A7B37F" w14:paraId="3CA2651D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Rok i semestr</w:t>
            </w:r>
            <w:r w:rsidRPr="001A5B49" w:rsidR="0030395F">
              <w:rPr>
                <w:sz w:val="24"/>
                <w:szCs w:val="24"/>
              </w:rPr>
              <w:t>/y</w:t>
            </w:r>
            <w:r w:rsidRPr="001A5B49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1A5B49" w:rsidR="1283E673" w:rsidP="0041477A" w:rsidRDefault="00AF775B" w14:paraId="36704B3A" wp14:textId="77777777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Rok I</w:t>
            </w:r>
            <w:r w:rsidRPr="001A5B49">
              <w:rPr>
                <w:b w:val="0"/>
                <w:sz w:val="22"/>
              </w:rPr>
              <w:t>I</w:t>
            </w:r>
            <w:r w:rsidRPr="001A5B49">
              <w:rPr>
                <w:b w:val="0"/>
                <w:color w:val="auto"/>
                <w:sz w:val="22"/>
              </w:rPr>
              <w:t>, semestr IV</w:t>
            </w:r>
          </w:p>
        </w:tc>
      </w:tr>
      <w:tr xmlns:wp14="http://schemas.microsoft.com/office/word/2010/wordml" w:rsidRPr="001A5B49" w:rsidR="0085747A" w:rsidTr="42A7B37F" w14:paraId="10ED0215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0041477A" w14:paraId="6411AD53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Fakultatywny</w:t>
            </w:r>
          </w:p>
        </w:tc>
      </w:tr>
      <w:tr xmlns:wp14="http://schemas.microsoft.com/office/word/2010/wordml" w:rsidRPr="001A5B49" w:rsidR="00923D7D" w:rsidTr="42A7B37F" w14:paraId="26EB6C12" wp14:textId="77777777">
        <w:tc>
          <w:tcPr>
            <w:tcW w:w="2694" w:type="dxa"/>
            <w:tcMar/>
            <w:vAlign w:val="center"/>
          </w:tcPr>
          <w:p w:rsidRPr="001A5B49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1A5B49" w:rsidR="00923D7D" w:rsidP="1283E673" w:rsidRDefault="170F9C99" w14:paraId="07D1FAC9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1A5B49" w:rsidR="0085747A" w:rsidTr="42A7B37F" w14:paraId="208A630D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1283E673" w:rsidRDefault="314D5165" w14:paraId="66E190CB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xmlns:wp14="http://schemas.microsoft.com/office/word/2010/wordml" w:rsidRPr="001A5B49" w:rsidR="0085747A" w:rsidTr="42A7B37F" w14:paraId="0889E999" wp14:textId="77777777">
        <w:tc>
          <w:tcPr>
            <w:tcW w:w="2694" w:type="dxa"/>
            <w:tcMar/>
            <w:vAlign w:val="center"/>
          </w:tcPr>
          <w:p w:rsidRPr="001A5B49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1A5B49" w:rsidR="0085747A" w:rsidP="42A7B37F" w:rsidRDefault="00C22161" w14:paraId="264CED14" wp14:textId="1F576F3A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42A7B37F" w:rsidR="00C22161">
              <w:rPr>
                <w:b w:val="0"/>
                <w:bCs w:val="0"/>
                <w:sz w:val="24"/>
                <w:szCs w:val="24"/>
              </w:rPr>
              <w:t xml:space="preserve">dr hab. L. Brodowski, prof. UR; dr hab. D. Kuźniar, prof. UR; </w:t>
            </w:r>
          </w:p>
          <w:p w:rsidRPr="001A5B49" w:rsidR="0085747A" w:rsidP="42A7B37F" w:rsidRDefault="00C22161" w14:paraId="7CB02445" wp14:textId="24123D8D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42A7B37F" w:rsidR="704BD285">
              <w:rPr>
                <w:b w:val="0"/>
                <w:bCs w:val="0"/>
                <w:sz w:val="24"/>
                <w:szCs w:val="24"/>
              </w:rPr>
              <w:t xml:space="preserve">dr A. Marcisz-Dynia; </w:t>
            </w:r>
            <w:r w:rsidRPr="42A7B37F" w:rsidR="00C22161">
              <w:rPr>
                <w:b w:val="0"/>
                <w:bCs w:val="0"/>
                <w:sz w:val="24"/>
                <w:szCs w:val="24"/>
              </w:rPr>
              <w:t>dr Sabina Kubas; mgr Marek Podraza</w:t>
            </w:r>
          </w:p>
        </w:tc>
      </w:tr>
    </w:tbl>
    <w:p xmlns:wp14="http://schemas.microsoft.com/office/word/2010/wordml" w:rsidRPr="001A5B49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1A5B49">
        <w:rPr>
          <w:sz w:val="24"/>
          <w:szCs w:val="24"/>
        </w:rPr>
        <w:t xml:space="preserve">* </w:t>
      </w:r>
      <w:r w:rsidRPr="001A5B49">
        <w:rPr>
          <w:i/>
          <w:sz w:val="24"/>
          <w:szCs w:val="24"/>
        </w:rPr>
        <w:t>-</w:t>
      </w:r>
      <w:r w:rsidRPr="001A5B49" w:rsidR="00B90885">
        <w:rPr>
          <w:b w:val="0"/>
          <w:i/>
          <w:sz w:val="24"/>
          <w:szCs w:val="24"/>
        </w:rPr>
        <w:t>opcjonalni</w:t>
      </w:r>
      <w:r w:rsidRPr="001A5B49" w:rsidR="00B90885">
        <w:rPr>
          <w:b w:val="0"/>
          <w:sz w:val="24"/>
          <w:szCs w:val="24"/>
        </w:rPr>
        <w:t>e,</w:t>
      </w:r>
      <w:r w:rsidRPr="001A5B49">
        <w:rPr>
          <w:i/>
          <w:sz w:val="24"/>
          <w:szCs w:val="24"/>
        </w:rPr>
        <w:t xml:space="preserve"> </w:t>
      </w:r>
      <w:r w:rsidRPr="001A5B49">
        <w:rPr>
          <w:b w:val="0"/>
          <w:i/>
          <w:sz w:val="24"/>
          <w:szCs w:val="24"/>
        </w:rPr>
        <w:t xml:space="preserve">zgodnie z ustaleniami </w:t>
      </w:r>
      <w:r w:rsidRPr="001A5B49" w:rsidR="00B90885">
        <w:rPr>
          <w:b w:val="0"/>
          <w:i/>
          <w:sz w:val="24"/>
          <w:szCs w:val="24"/>
        </w:rPr>
        <w:t>w Jednostce</w:t>
      </w:r>
    </w:p>
    <w:p xmlns:wp14="http://schemas.microsoft.com/office/word/2010/wordml" w:rsidRPr="001A5B49" w:rsidR="00923D7D" w:rsidP="009C54AE" w:rsidRDefault="00923D7D" w14:paraId="0A37501D" wp14:textId="77777777">
      <w:pPr>
        <w:pStyle w:val="Podpunkty"/>
        <w:ind w:left="0"/>
        <w:rPr>
          <w:sz w:val="24"/>
          <w:szCs w:val="24"/>
        </w:rPr>
      </w:pPr>
    </w:p>
    <w:p xmlns:wp14="http://schemas.microsoft.com/office/word/2010/wordml" w:rsidRPr="001A5B49" w:rsidR="0085747A" w:rsidP="009C54AE" w:rsidRDefault="0085747A" w14:paraId="7E0A0F74" wp14:textId="77777777">
      <w:pPr>
        <w:pStyle w:val="Podpunkty"/>
        <w:ind w:left="284"/>
        <w:rPr>
          <w:sz w:val="24"/>
          <w:szCs w:val="24"/>
        </w:rPr>
      </w:pPr>
      <w:r w:rsidRPr="001A5B49">
        <w:rPr>
          <w:sz w:val="24"/>
          <w:szCs w:val="24"/>
        </w:rPr>
        <w:t>1.</w:t>
      </w:r>
      <w:r w:rsidRPr="001A5B49" w:rsidR="00E22FBC">
        <w:rPr>
          <w:sz w:val="24"/>
          <w:szCs w:val="24"/>
        </w:rPr>
        <w:t>1</w:t>
      </w:r>
      <w:r w:rsidRPr="001A5B49">
        <w:rPr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1A5B49" w:rsidR="00923D7D" w:rsidP="009C54AE" w:rsidRDefault="00923D7D" w14:paraId="5DAB6C7B" wp14:textId="77777777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959"/>
        <w:gridCol w:w="704"/>
        <w:gridCol w:w="819"/>
        <w:gridCol w:w="761"/>
        <w:gridCol w:w="946"/>
        <w:gridCol w:w="1189"/>
        <w:gridCol w:w="1503"/>
      </w:tblGrid>
      <w:tr xmlns:wp14="http://schemas.microsoft.com/office/word/2010/wordml" w:rsidRPr="001A5B49" w:rsidR="00015B8F" w:rsidTr="42A7B37F" w14:paraId="4A00F406" wp14:textId="77777777"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A5B49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Semestr</w:t>
            </w:r>
          </w:p>
          <w:p w:rsidRPr="001A5B49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(</w:t>
            </w:r>
            <w:r w:rsidRPr="001A5B49" w:rsidR="00363F78">
              <w:rPr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Wykł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Ćw.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Konw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Sem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Prakt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A5B49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1A5B49">
              <w:rPr>
                <w:b/>
                <w:szCs w:val="24"/>
              </w:rPr>
              <w:t>Liczba pkt</w:t>
            </w:r>
            <w:r w:rsidRPr="001A5B49" w:rsidR="00B90885">
              <w:rPr>
                <w:b/>
                <w:szCs w:val="24"/>
              </w:rPr>
              <w:t>.</w:t>
            </w:r>
            <w:r w:rsidRPr="001A5B49">
              <w:rPr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1A5B49" w:rsidR="00015B8F" w:rsidTr="42A7B37F" w14:paraId="63C69E3F" wp14:textId="77777777">
        <w:trPr>
          <w:trHeight w:val="453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A5B49" w:rsidR="00015B8F" w:rsidP="009C54AE" w:rsidRDefault="0041477A" w14:paraId="13FABD8D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I</w:t>
            </w:r>
            <w:r w:rsidRPr="001A5B49" w:rsidR="00AF775B">
              <w:rPr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02EB378F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6A05A809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AF775B" w14:paraId="5007C906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20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5A39BBE3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41C8F396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72A3D3EC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0D0B940D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015B8F" w14:paraId="0E27B00A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A5B49" w:rsidR="00015B8F" w:rsidP="009C54AE" w:rsidRDefault="0041477A" w14:paraId="5FCD5EC4" wp14:textId="7777777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1A5B49" w:rsidR="00923D7D" w:rsidP="009C54AE" w:rsidRDefault="00923D7D" w14:paraId="1299C43A" wp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xmlns:wp14="http://schemas.microsoft.com/office/word/2010/wordml" w:rsidRPr="001A5B49" w:rsidR="00923D7D" w:rsidP="009C54AE" w:rsidRDefault="00923D7D" w14:paraId="4DDBEF00" wp14:textId="77777777">
      <w:pPr>
        <w:pStyle w:val="Podpunkty"/>
        <w:rPr>
          <w:b w:val="0"/>
          <w:sz w:val="24"/>
          <w:szCs w:val="24"/>
          <w:lang w:eastAsia="en-US"/>
        </w:rPr>
      </w:pPr>
    </w:p>
    <w:p xmlns:wp14="http://schemas.microsoft.com/office/word/2010/wordml" w:rsidRPr="001A5B49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1A5B49">
        <w:rPr>
          <w:smallCaps w:val="0"/>
          <w:szCs w:val="24"/>
        </w:rPr>
        <w:t>1.</w:t>
      </w:r>
      <w:r w:rsidRPr="001A5B49" w:rsidR="00E22FBC">
        <w:rPr>
          <w:smallCaps w:val="0"/>
          <w:szCs w:val="24"/>
        </w:rPr>
        <w:t>2</w:t>
      </w:r>
      <w:r w:rsidRPr="001A5B49" w:rsidR="00F83B28">
        <w:rPr>
          <w:smallCaps w:val="0"/>
          <w:szCs w:val="24"/>
        </w:rPr>
        <w:t>.</w:t>
      </w:r>
      <w:r w:rsidRPr="001A5B49" w:rsidR="00F83B28">
        <w:rPr>
          <w:smallCaps w:val="0"/>
          <w:szCs w:val="24"/>
        </w:rPr>
        <w:tab/>
      </w:r>
      <w:r w:rsidRPr="001A5B49">
        <w:rPr>
          <w:smallCaps w:val="0"/>
          <w:szCs w:val="24"/>
        </w:rPr>
        <w:t xml:space="preserve">Sposób realizacji zajęć  </w:t>
      </w:r>
    </w:p>
    <w:p xmlns:wp14="http://schemas.microsoft.com/office/word/2010/wordml" w:rsidRPr="001A5B49" w:rsidR="0085747A" w:rsidP="1283E673" w:rsidRDefault="61E7C5DD" w14:paraId="078CDEFA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1A5B49">
        <w:rPr>
          <w:rFonts w:eastAsia="MS Gothic"/>
          <w:b w:val="0"/>
        </w:rPr>
        <w:t xml:space="preserve">X </w:t>
      </w:r>
      <w:r w:rsidRPr="001A5B49" w:rsidR="0085747A">
        <w:rPr>
          <w:b w:val="0"/>
          <w:smallCaps w:val="0"/>
        </w:rPr>
        <w:t xml:space="preserve">zajęcia w formie tradycyjnej </w:t>
      </w:r>
    </w:p>
    <w:p xmlns:wp14="http://schemas.microsoft.com/office/word/2010/wordml" w:rsidRPr="001A5B49" w:rsidR="0085747A" w:rsidP="1283E673" w:rsidRDefault="06BF3D04" w14:paraId="67326943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1A5B49">
        <w:rPr>
          <w:rFonts w:eastAsia="MS Gothic"/>
          <w:b w:val="0"/>
        </w:rPr>
        <w:t xml:space="preserve">X </w:t>
      </w:r>
      <w:r w:rsidRPr="001A5B49" w:rsidR="0085747A">
        <w:rPr>
          <w:b w:val="0"/>
          <w:smallCaps w:val="0"/>
        </w:rPr>
        <w:t>zajęcia realizowane z wykorzystaniem metod i technik kształcenia na odległość</w:t>
      </w:r>
    </w:p>
    <w:p xmlns:wp14="http://schemas.microsoft.com/office/word/2010/wordml" w:rsidRPr="001A5B49" w:rsidR="0085747A" w:rsidP="009C54AE" w:rsidRDefault="0085747A" w14:paraId="3461D779" wp14:textId="77777777">
      <w:pPr>
        <w:pStyle w:val="Punktygwne"/>
        <w:spacing w:before="0" w:after="0"/>
        <w:rPr>
          <w:smallCaps w:val="0"/>
          <w:szCs w:val="24"/>
        </w:rPr>
      </w:pPr>
    </w:p>
    <w:p xmlns:wp14="http://schemas.microsoft.com/office/word/2010/wordml" w:rsidRPr="001A5B49" w:rsidR="00E22FBC" w:rsidP="42A7B37F" w:rsidRDefault="00E22FBC" w14:paraId="35295C78" wp14:textId="00528020">
      <w:pPr>
        <w:pStyle w:val="Punktygwne"/>
        <w:tabs>
          <w:tab w:val="left" w:pos="709"/>
        </w:tabs>
        <w:spacing w:before="0" w:after="0"/>
        <w:ind w:left="709" w:hanging="425"/>
        <w:rPr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1A5B49" w:rsidR="1283E673" w:rsidP="1283E673" w:rsidRDefault="1283E673" w14:paraId="3CF2D8B6" wp14:textId="77777777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xmlns:wp14="http://schemas.microsoft.com/office/word/2010/wordml" w:rsidRPr="001A5B49" w:rsidR="0041477A" w:rsidP="0041477A" w:rsidRDefault="00AF775B" w14:paraId="6BB0E224" wp14:textId="77777777">
      <w:pPr>
        <w:pStyle w:val="Punktygwne"/>
        <w:spacing w:before="0" w:after="0"/>
        <w:rPr>
          <w:b w:val="0"/>
          <w:szCs w:val="24"/>
        </w:rPr>
      </w:pPr>
      <w:r w:rsidRPr="001A5B49">
        <w:rPr>
          <w:rFonts w:eastAsia="Cambria"/>
          <w:b w:val="0"/>
          <w:smallCaps w:val="0"/>
          <w:szCs w:val="24"/>
        </w:rPr>
        <w:t>Zaliczenie z oceną</w:t>
      </w:r>
    </w:p>
    <w:p xmlns:wp14="http://schemas.microsoft.com/office/word/2010/wordml" w:rsidRPr="001A5B49" w:rsidR="00C22161" w:rsidP="009C54AE" w:rsidRDefault="00C22161" w14:paraId="0FB78278" wp14:textId="77777777">
      <w:pPr>
        <w:pStyle w:val="Punktygwne"/>
        <w:spacing w:before="0" w:after="0"/>
        <w:rPr>
          <w:b w:val="0"/>
          <w:szCs w:val="24"/>
        </w:rPr>
      </w:pPr>
    </w:p>
    <w:p xmlns:wp14="http://schemas.microsoft.com/office/word/2010/wordml" w:rsidRPr="001A5B49" w:rsidR="00E960BB" w:rsidP="009C54AE" w:rsidRDefault="0085747A" w14:paraId="261BAAD1" wp14:textId="77777777">
      <w:pPr>
        <w:pStyle w:val="Punktygwne"/>
        <w:spacing w:before="0" w:after="0"/>
        <w:rPr>
          <w:szCs w:val="24"/>
        </w:rPr>
      </w:pPr>
      <w:r w:rsidRPr="001A5B49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1A5B49" w:rsidR="0085747A" w:rsidTr="1283E673" w14:paraId="57BAB9A3" wp14:textId="77777777">
        <w:tc>
          <w:tcPr>
            <w:tcW w:w="9670" w:type="dxa"/>
          </w:tcPr>
          <w:p w:rsidRPr="001A5B49" w:rsidR="0085747A" w:rsidP="009C54AE" w:rsidRDefault="0041477A" w14:paraId="221C0EE2" wp14:textId="77777777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1A5B49">
              <w:rPr>
                <w:b w:val="0"/>
                <w:smallCaps w:val="0"/>
                <w:color w:val="000000"/>
              </w:rPr>
              <w:t>Brak</w:t>
            </w:r>
          </w:p>
        </w:tc>
      </w:tr>
    </w:tbl>
    <w:p xmlns:wp14="http://schemas.microsoft.com/office/word/2010/wordml" w:rsidRPr="001A5B49" w:rsidR="00153C41" w:rsidP="009C54AE" w:rsidRDefault="00153C41" w14:paraId="1FC39945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1A5B49" w:rsidR="0085747A" w:rsidP="009C54AE" w:rsidRDefault="0071620A" w14:paraId="7DB6D4EE" wp14:textId="517FB25B">
      <w:pPr>
        <w:pStyle w:val="Punktygwne"/>
        <w:spacing w:before="0" w:after="0"/>
      </w:pPr>
      <w:r w:rsidR="0071620A">
        <w:rPr/>
        <w:t>3.</w:t>
      </w:r>
      <w:r w:rsidR="0085747A">
        <w:rPr/>
        <w:t xml:space="preserve"> 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xmlns:wp14="http://schemas.microsoft.com/office/word/2010/wordml" w:rsidRPr="001A5B49" w:rsidR="0085747A" w:rsidP="009C54AE" w:rsidRDefault="0085747A" w14:paraId="0562CB0E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1A5B49" w:rsidR="0085747A" w:rsidP="009C54AE" w:rsidRDefault="0071620A" w14:paraId="04643D83" wp14:textId="77777777">
      <w:pPr>
        <w:pStyle w:val="Podpunkty"/>
        <w:rPr>
          <w:sz w:val="24"/>
          <w:szCs w:val="24"/>
        </w:rPr>
      </w:pPr>
      <w:r w:rsidRPr="001A5B49">
        <w:rPr>
          <w:sz w:val="24"/>
          <w:szCs w:val="24"/>
        </w:rPr>
        <w:t xml:space="preserve">3.1 </w:t>
      </w:r>
      <w:r w:rsidRPr="001A5B49" w:rsidR="00C05F44">
        <w:rPr>
          <w:sz w:val="24"/>
          <w:szCs w:val="24"/>
        </w:rPr>
        <w:t>Cele przedmiotu</w:t>
      </w:r>
    </w:p>
    <w:p xmlns:wp14="http://schemas.microsoft.com/office/word/2010/wordml" w:rsidRPr="001A5B49" w:rsidR="00AF775B" w:rsidP="009C54AE" w:rsidRDefault="00AF775B" w14:paraId="34CE0A41" wp14:textId="77777777">
      <w:pPr>
        <w:pStyle w:val="Podpunkty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1A5B49" w:rsidR="00AF775B" w:rsidTr="006C67C7" w14:paraId="1F5F9DE7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6312D00F" wp14:textId="77777777">
            <w:pPr>
              <w:spacing w:after="0" w:line="240" w:lineRule="auto"/>
              <w:ind w:left="360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 xml:space="preserve">zapoznanie z podstawowymi pojęciami i problematyką międzynarodowej ochrony praw człowieka </w:t>
            </w:r>
          </w:p>
        </w:tc>
      </w:tr>
      <w:tr xmlns:wp14="http://schemas.microsoft.com/office/word/2010/wordml" w:rsidRPr="001A5B49" w:rsidR="00AF775B" w:rsidTr="006C67C7" w14:paraId="66A03A0D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550CF7E8" wp14:textId="77777777">
            <w:pPr>
              <w:pStyle w:val="Podpunkty"/>
              <w:ind w:left="0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0341A73B" wp14:textId="777777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>przedstawienie i wyjaśnienie roli międzynarodowych standardów ochrony prawa człowieka</w:t>
            </w:r>
          </w:p>
        </w:tc>
      </w:tr>
      <w:tr xmlns:wp14="http://schemas.microsoft.com/office/word/2010/wordml" w:rsidRPr="001A5B49" w:rsidR="00AF775B" w:rsidTr="006C67C7" w14:paraId="3510B2C4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53C0B3C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5BD99685" wp14:textId="777777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 xml:space="preserve">przedstawienie systemów międzynarodowej ochrony prawa człowieka i praktyki traktowej </w:t>
            </w:r>
          </w:p>
        </w:tc>
      </w:tr>
      <w:tr xmlns:wp14="http://schemas.microsoft.com/office/word/2010/wordml" w:rsidRPr="001A5B49" w:rsidR="00AF775B" w:rsidTr="006C67C7" w14:paraId="0ACBF14B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7C12F91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B49" w:rsidR="00AF775B" w:rsidP="006C67C7" w:rsidRDefault="00AF775B" w14:paraId="6BBC7B28" wp14:textId="777777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 xml:space="preserve">zrozumienie mechanizmów implementacyjnych i ich roli w przestrzeganiu międzynarodowych standardów ochrony praw człowieka </w:t>
            </w:r>
          </w:p>
        </w:tc>
      </w:tr>
    </w:tbl>
    <w:p xmlns:wp14="http://schemas.microsoft.com/office/word/2010/wordml" w:rsidRPr="001A5B49" w:rsidR="00AF775B" w:rsidP="009C54AE" w:rsidRDefault="00AF775B" w14:paraId="62EBF3C5" wp14:textId="77777777">
      <w:pPr>
        <w:pStyle w:val="Podpunkty"/>
        <w:rPr>
          <w:sz w:val="24"/>
          <w:szCs w:val="24"/>
        </w:rPr>
      </w:pPr>
    </w:p>
    <w:p xmlns:wp14="http://schemas.microsoft.com/office/word/2010/wordml" w:rsidRPr="001A5B49" w:rsidR="00C22161" w:rsidP="009C54AE" w:rsidRDefault="00C22161" w14:paraId="6D98A12B" wp14:textId="77777777">
      <w:pPr>
        <w:pStyle w:val="Podpunkty"/>
        <w:rPr>
          <w:sz w:val="24"/>
          <w:szCs w:val="24"/>
        </w:rPr>
      </w:pPr>
    </w:p>
    <w:p xmlns:wp14="http://schemas.microsoft.com/office/word/2010/wordml" w:rsidRPr="001A5B49" w:rsidR="001D7B54" w:rsidP="009C54AE" w:rsidRDefault="009F4610" w14:paraId="47F42425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A5B49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Pr="001A5B49" w:rsidR="001D7B54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Pr="001A5B49" w:rsidR="00C05F44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Pr="001A5B49" w:rsidR="001D7B54">
        <w:rPr>
          <w:rFonts w:ascii="Times New Roman" w:hAnsi="Times New Roman"/>
          <w:b/>
          <w:bCs/>
          <w:sz w:val="24"/>
          <w:szCs w:val="24"/>
        </w:rPr>
        <w:t>dla przedmiotu</w:t>
      </w:r>
      <w:r w:rsidRPr="001A5B49" w:rsidR="0044597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1A5B49" w:rsidR="00AF775B" w:rsidP="009C54AE" w:rsidRDefault="00AF775B" w14:paraId="2946DB82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xmlns:wp14="http://schemas.microsoft.com/office/word/2010/wordml" w:rsidRPr="001A5B49" w:rsidR="00AF775B" w:rsidTr="006C67C7" w14:paraId="61F38664" wp14:textId="77777777">
        <w:tc>
          <w:tcPr>
            <w:tcW w:w="1679" w:type="dxa"/>
            <w:vAlign w:val="center"/>
          </w:tcPr>
          <w:p w:rsidRPr="001A5B49" w:rsidR="00AF775B" w:rsidP="006C67C7" w:rsidRDefault="00AF775B" w14:paraId="41C145ED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smallCaps w:val="0"/>
                <w:szCs w:val="24"/>
              </w:rPr>
              <w:t>EK</w:t>
            </w:r>
            <w:r w:rsidRPr="001A5B49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1A5B49" w:rsidR="00AF775B" w:rsidP="006C67C7" w:rsidRDefault="00AF775B" w14:paraId="1DEC5602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7" w:type="dxa"/>
            <w:vAlign w:val="center"/>
          </w:tcPr>
          <w:p w:rsidRPr="001A5B49" w:rsidR="00AF775B" w:rsidP="006C67C7" w:rsidRDefault="00AF775B" w14:paraId="1F352D2E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1A5B49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1A5B49" w:rsidR="00AF775B" w:rsidTr="006C67C7" w14:paraId="61317817" wp14:textId="77777777">
        <w:tc>
          <w:tcPr>
            <w:tcW w:w="1679" w:type="dxa"/>
          </w:tcPr>
          <w:p w:rsidRPr="001A5B49" w:rsidR="00AF775B" w:rsidP="006C67C7" w:rsidRDefault="00AF775B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EK</w:t>
            </w:r>
            <w:r w:rsidRPr="001A5B49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1A5B49" w:rsidR="00AF775B" w:rsidP="006C67C7" w:rsidRDefault="00AF775B" w14:paraId="53DCCF0A" wp14:textId="77777777">
            <w:pPr>
              <w:pStyle w:val="NormalnyWeb"/>
            </w:pPr>
            <w:r w:rsidRPr="001A5B49">
              <w:t>Student 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europejskich;</w:t>
            </w:r>
          </w:p>
        </w:tc>
        <w:tc>
          <w:tcPr>
            <w:tcW w:w="1867" w:type="dxa"/>
          </w:tcPr>
          <w:p w:rsidRPr="001A5B49" w:rsidR="00AF775B" w:rsidP="006C67C7" w:rsidRDefault="00AF775B" w14:paraId="7800619F" wp14:textId="77777777">
            <w:pPr>
              <w:pStyle w:val="NormalnyWeb"/>
            </w:pPr>
            <w:r w:rsidRPr="001A5B49">
              <w:t>K_W01,</w:t>
            </w:r>
          </w:p>
          <w:p w:rsidRPr="001A5B49" w:rsidR="00AF775B" w:rsidP="006C67C7" w:rsidRDefault="00AF775B" w14:paraId="0AD3A7D1" wp14:textId="77777777">
            <w:pPr>
              <w:pStyle w:val="NormalnyWeb"/>
            </w:pPr>
            <w:r w:rsidRPr="001A5B49">
              <w:t>K_W03,</w:t>
            </w:r>
          </w:p>
          <w:p w:rsidRPr="001A5B49" w:rsidR="00AF775B" w:rsidP="006C67C7" w:rsidRDefault="00AF775B" w14:paraId="6B3E0FA9" wp14:textId="77777777">
            <w:pPr>
              <w:pStyle w:val="NormalnyWeb"/>
            </w:pPr>
            <w:r w:rsidRPr="001A5B49">
              <w:t xml:space="preserve">K_W05, </w:t>
            </w:r>
          </w:p>
          <w:p w:rsidRPr="001A5B49" w:rsidR="00AF775B" w:rsidP="006C67C7" w:rsidRDefault="00AF775B" w14:paraId="7D0887A2" wp14:textId="77777777">
            <w:pPr>
              <w:pStyle w:val="NormalnyWeb"/>
            </w:pPr>
            <w:r w:rsidRPr="001A5B49">
              <w:t>K_W09,</w:t>
            </w:r>
          </w:p>
          <w:p w:rsidRPr="001A5B49" w:rsidR="00AF775B" w:rsidP="006C67C7" w:rsidRDefault="00AF775B" w14:paraId="5997CC1D" wp14:textId="77777777">
            <w:pPr>
              <w:pStyle w:val="NormalnyWeb"/>
              <w:rPr>
                <w:b/>
                <w:smallCaps/>
              </w:rPr>
            </w:pPr>
          </w:p>
        </w:tc>
      </w:tr>
      <w:tr xmlns:wp14="http://schemas.microsoft.com/office/word/2010/wordml" w:rsidRPr="001A5B49" w:rsidR="00AF775B" w:rsidTr="006C67C7" w14:paraId="34E76298" wp14:textId="77777777">
        <w:tc>
          <w:tcPr>
            <w:tcW w:w="1679" w:type="dxa"/>
          </w:tcPr>
          <w:p w:rsidRPr="001A5B49" w:rsidR="00AF775B" w:rsidP="006C67C7" w:rsidRDefault="00AF775B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1A5B49" w:rsidR="00AF775B" w:rsidP="006C67C7" w:rsidRDefault="00AF775B" w14:paraId="2D33025F" wp14:textId="77777777">
            <w:pPr>
              <w:pStyle w:val="NormalnyWeb"/>
            </w:pPr>
            <w:r w:rsidRPr="001A5B49">
              <w:t xml:space="preserve">Student posiada umiejętność wykorzystania zdobytej wiedzy teoretycznej z dziedziny prawa międzynarodowego do analizowania konkretnych procesów i zjawisk międzynarodowych; </w:t>
            </w:r>
          </w:p>
        </w:tc>
        <w:tc>
          <w:tcPr>
            <w:tcW w:w="1867" w:type="dxa"/>
          </w:tcPr>
          <w:p w:rsidRPr="001A5B49" w:rsidR="00AF775B" w:rsidP="006C67C7" w:rsidRDefault="00AF775B" w14:paraId="7DB8E7D1" wp14:textId="77777777">
            <w:pPr>
              <w:pStyle w:val="NormalnyWeb"/>
            </w:pPr>
            <w:r w:rsidRPr="001A5B49">
              <w:t>K_U01,</w:t>
            </w:r>
          </w:p>
          <w:p w:rsidRPr="001A5B49" w:rsidR="00AF775B" w:rsidP="006C67C7" w:rsidRDefault="00AF775B" w14:paraId="606421F3" wp14:textId="77777777">
            <w:pPr>
              <w:pStyle w:val="NormalnyWeb"/>
            </w:pPr>
            <w:r w:rsidRPr="001A5B49">
              <w:t xml:space="preserve">K_U04, </w:t>
            </w:r>
          </w:p>
          <w:p w:rsidRPr="001A5B49" w:rsidR="00AF775B" w:rsidP="006C67C7" w:rsidRDefault="00AF775B" w14:paraId="1E1AB1AD" wp14:textId="77777777">
            <w:pPr>
              <w:pStyle w:val="NormalnyWeb"/>
            </w:pPr>
            <w:r w:rsidRPr="001A5B49">
              <w:t>K_U07,</w:t>
            </w:r>
          </w:p>
        </w:tc>
      </w:tr>
      <w:tr xmlns:wp14="http://schemas.microsoft.com/office/word/2010/wordml" w:rsidRPr="001A5B49" w:rsidR="00AF775B" w:rsidTr="006C67C7" w14:paraId="104EF927" wp14:textId="77777777">
        <w:tc>
          <w:tcPr>
            <w:tcW w:w="1679" w:type="dxa"/>
          </w:tcPr>
          <w:p w:rsidRPr="001A5B49" w:rsidR="00AF775B" w:rsidP="006C67C7" w:rsidRDefault="00AF775B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1A5B49" w:rsidR="00AF775B" w:rsidP="006C67C7" w:rsidRDefault="00AF775B" w14:paraId="67A11ABE" wp14:textId="77777777">
            <w:pPr>
              <w:pStyle w:val="NormalnyWeb"/>
            </w:pPr>
            <w:r w:rsidRPr="001A5B49"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Pr="001A5B49" w:rsidR="00AF775B" w:rsidP="006C67C7" w:rsidRDefault="00AF775B" w14:paraId="39210DC1" wp14:textId="77777777">
            <w:pPr>
              <w:pStyle w:val="NormalnyWeb"/>
            </w:pPr>
            <w:r w:rsidRPr="001A5B49">
              <w:t>K_K01,</w:t>
            </w:r>
          </w:p>
          <w:p w:rsidRPr="001A5B49" w:rsidR="00AF775B" w:rsidP="006C67C7" w:rsidRDefault="00AF775B" w14:paraId="5DBDBB03" wp14:textId="77777777">
            <w:pPr>
              <w:pStyle w:val="NormalnyWeb"/>
            </w:pPr>
            <w:r w:rsidRPr="001A5B49">
              <w:t xml:space="preserve">K_K04, </w:t>
            </w:r>
          </w:p>
          <w:p w:rsidRPr="001A5B49" w:rsidR="00AF775B" w:rsidP="006C67C7" w:rsidRDefault="00AF775B" w14:paraId="2585C346" wp14:textId="77777777">
            <w:pPr>
              <w:pStyle w:val="NormalnyWeb"/>
            </w:pPr>
            <w:r w:rsidRPr="001A5B49">
              <w:t>K_K06</w:t>
            </w:r>
          </w:p>
        </w:tc>
      </w:tr>
    </w:tbl>
    <w:p xmlns:wp14="http://schemas.microsoft.com/office/word/2010/wordml" w:rsidRPr="001A5B49" w:rsidR="00AF775B" w:rsidP="009C54AE" w:rsidRDefault="00AF775B" w14:paraId="110FFD37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1A5B49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1A5B49">
        <w:rPr>
          <w:rFonts w:ascii="Times New Roman" w:hAnsi="Times New Roman"/>
          <w:b/>
          <w:sz w:val="24"/>
          <w:szCs w:val="24"/>
        </w:rPr>
        <w:t>3.3</w:t>
      </w:r>
      <w:r w:rsidRPr="001A5B49" w:rsidR="001D7B54">
        <w:rPr>
          <w:rFonts w:ascii="Times New Roman" w:hAnsi="Times New Roman"/>
          <w:b/>
          <w:sz w:val="24"/>
          <w:szCs w:val="24"/>
        </w:rPr>
        <w:t xml:space="preserve"> </w:t>
      </w:r>
      <w:r w:rsidRPr="001A5B49" w:rsidR="0085747A">
        <w:rPr>
          <w:rFonts w:ascii="Times New Roman" w:hAnsi="Times New Roman"/>
          <w:b/>
          <w:sz w:val="24"/>
          <w:szCs w:val="24"/>
        </w:rPr>
        <w:t>T</w:t>
      </w:r>
      <w:r w:rsidRPr="001A5B49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  <w:r w:rsidRPr="001A5B49" w:rsidR="007327BD">
        <w:rPr>
          <w:rFonts w:ascii="Times New Roman" w:hAnsi="Times New Roman"/>
          <w:sz w:val="24"/>
          <w:szCs w:val="24"/>
        </w:rPr>
        <w:t xml:space="preserve">  </w:t>
      </w:r>
    </w:p>
    <w:p xmlns:wp14="http://schemas.microsoft.com/office/word/2010/wordml" w:rsidRPr="001A5B49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A5B49">
        <w:rPr>
          <w:rFonts w:ascii="Times New Roman" w:hAnsi="Times New Roman"/>
          <w:sz w:val="24"/>
          <w:szCs w:val="24"/>
        </w:rPr>
        <w:t xml:space="preserve">Problematyka wykładu </w:t>
      </w:r>
    </w:p>
    <w:p xmlns:wp14="http://schemas.microsoft.com/office/word/2010/wordml" w:rsidRPr="001A5B49" w:rsidR="00675843" w:rsidP="00C22161" w:rsidRDefault="00675843" w14:paraId="6B699379" wp14:textId="77777777">
      <w:pPr>
        <w:pStyle w:val="Akapitzlist"/>
        <w:spacing w:after="120" w:line="240" w:lineRule="auto"/>
        <w:jc w:val="both"/>
        <w:rPr>
          <w:rFonts w:ascii="Times New Roman" w:hAnsi="Times New Roman"/>
        </w:rPr>
      </w:pPr>
    </w:p>
    <w:p xmlns:wp14="http://schemas.microsoft.com/office/word/2010/wordml" w:rsidRPr="001A5B49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A5B49">
        <w:rPr>
          <w:rFonts w:ascii="Times New Roman" w:hAnsi="Times New Roman"/>
          <w:sz w:val="24"/>
          <w:szCs w:val="24"/>
        </w:rPr>
        <w:t>Problematyka ćwiczeń, konwersator</w:t>
      </w:r>
      <w:r w:rsidRPr="001A5B49" w:rsidR="005F76A3">
        <w:rPr>
          <w:rFonts w:ascii="Times New Roman" w:hAnsi="Times New Roman"/>
          <w:sz w:val="24"/>
          <w:szCs w:val="24"/>
        </w:rPr>
        <w:t>iów</w:t>
      </w:r>
      <w:r w:rsidRPr="001A5B49">
        <w:rPr>
          <w:rFonts w:ascii="Times New Roman" w:hAnsi="Times New Roman"/>
          <w:sz w:val="24"/>
          <w:szCs w:val="24"/>
        </w:rPr>
        <w:t>, laborator</w:t>
      </w:r>
      <w:r w:rsidRPr="001A5B49" w:rsidR="005F76A3">
        <w:rPr>
          <w:rFonts w:ascii="Times New Roman" w:hAnsi="Times New Roman"/>
          <w:sz w:val="24"/>
          <w:szCs w:val="24"/>
        </w:rPr>
        <w:t>iów</w:t>
      </w:r>
      <w:r w:rsidRPr="001A5B49" w:rsidR="009F4610">
        <w:rPr>
          <w:rFonts w:ascii="Times New Roman" w:hAnsi="Times New Roman"/>
          <w:sz w:val="24"/>
          <w:szCs w:val="24"/>
        </w:rPr>
        <w:t xml:space="preserve">, </w:t>
      </w:r>
      <w:r w:rsidRPr="001A5B49">
        <w:rPr>
          <w:rFonts w:ascii="Times New Roman" w:hAnsi="Times New Roman"/>
          <w:sz w:val="24"/>
          <w:szCs w:val="24"/>
        </w:rPr>
        <w:t xml:space="preserve">zajęć praktycznych </w:t>
      </w:r>
    </w:p>
    <w:p xmlns:wp14="http://schemas.microsoft.com/office/word/2010/wordml" w:rsidRPr="001A5B49" w:rsidR="00F10B34" w:rsidP="00F10B34" w:rsidRDefault="00F10B34" w14:paraId="3FE9F23F" wp14:textId="77777777">
      <w:pPr>
        <w:pStyle w:val="Akapitzlist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7"/>
      </w:tblGrid>
      <w:tr xmlns:wp14="http://schemas.microsoft.com/office/word/2010/wordml" w:rsidRPr="001A5B49" w:rsidR="00F10B34" w:rsidTr="42A7B37F" w14:paraId="587EA2A8" wp14:textId="77777777">
        <w:tc>
          <w:tcPr>
            <w:tcW w:w="9497" w:type="dxa"/>
            <w:tcMar/>
          </w:tcPr>
          <w:p w:rsidRPr="001A5B49" w:rsidR="00F10B34" w:rsidP="006C67C7" w:rsidRDefault="00F10B34" w14:paraId="35113026" wp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1A5B49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1A5B49" w:rsidR="00F10B34" w:rsidTr="42A7B37F" w14:paraId="1FCB87C5" wp14:textId="77777777">
        <w:trPr>
          <w:trHeight w:val="278"/>
        </w:trPr>
        <w:tc>
          <w:tcPr>
            <w:tcW w:w="9497" w:type="dxa"/>
            <w:tcMar/>
          </w:tcPr>
          <w:p w:rsidRPr="001A5B49" w:rsidR="00F10B34" w:rsidP="006C67C7" w:rsidRDefault="00F10B34" w14:paraId="6B4E9E62" wp14:textId="77777777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A5B49">
              <w:rPr>
                <w:rFonts w:ascii="Times New Roman" w:hAnsi="Times New Roman"/>
                <w:bCs/>
                <w:szCs w:val="24"/>
              </w:rPr>
              <w:t>I. Międzynarodowy system ochrony praw człowieka - wprowadzenie</w:t>
            </w:r>
          </w:p>
        </w:tc>
      </w:tr>
      <w:tr xmlns:wp14="http://schemas.microsoft.com/office/word/2010/wordml" w:rsidRPr="001A5B49" w:rsidR="00F10B34" w:rsidTr="42A7B37F" w14:paraId="3DB3B742" wp14:textId="77777777">
        <w:trPr>
          <w:trHeight w:val="309"/>
        </w:trPr>
        <w:tc>
          <w:tcPr>
            <w:tcW w:w="9497" w:type="dxa"/>
            <w:tcMar/>
          </w:tcPr>
          <w:p w:rsidRPr="001A5B49" w:rsidR="00F10B34" w:rsidP="006C67C7" w:rsidRDefault="00F10B34" w14:paraId="77CFC3EC" wp14:textId="77777777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II. Uniwersalny system ochrony prawa człowieka </w:t>
            </w:r>
          </w:p>
          <w:p w:rsidRPr="001A5B49" w:rsidR="00F10B34" w:rsidP="006C67C7" w:rsidRDefault="00F10B34" w14:paraId="0AD362AA" wp14:textId="77777777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color w:val="000000"/>
                <w:szCs w:val="24"/>
              </w:rPr>
              <w:t>1.   Traktatowe osiągnięcia Organizacji Narodów Zjednoczonych</w:t>
            </w:r>
          </w:p>
          <w:p w:rsidRPr="001A5B49" w:rsidR="00F10B34" w:rsidP="42A7B37F" w:rsidRDefault="00F10B34" w14:paraId="2379A84A" wp14:textId="2DF6229E">
            <w:pPr>
              <w:shd w:val="clear" w:color="auto" w:fill="FFFFFF" w:themeFill="background1"/>
              <w:rPr>
                <w:rFonts w:ascii="Times New Roman" w:hAnsi="Times New Roman"/>
                <w:color w:val="000000"/>
              </w:rPr>
            </w:pPr>
            <w:r w:rsidRPr="42A7B37F" w:rsidR="00F10B34">
              <w:rPr>
                <w:rFonts w:ascii="Times New Roman" w:hAnsi="Times New Roman"/>
                <w:color w:val="000000" w:themeColor="text1" w:themeTint="FF" w:themeShade="FF"/>
              </w:rPr>
              <w:t xml:space="preserve">2.   Instytucje </w:t>
            </w:r>
            <w:r w:rsidRPr="42A7B37F" w:rsidR="00F10B34">
              <w:rPr>
                <w:rFonts w:ascii="Times New Roman" w:hAnsi="Times New Roman"/>
                <w:color w:val="000000" w:themeColor="text1" w:themeTint="FF" w:themeShade="FF"/>
              </w:rPr>
              <w:t>ochrony praw</w:t>
            </w:r>
            <w:r w:rsidRPr="42A7B37F" w:rsidR="00F10B34">
              <w:rPr>
                <w:rFonts w:ascii="Times New Roman" w:hAnsi="Times New Roman"/>
                <w:color w:val="000000" w:themeColor="text1" w:themeTint="FF" w:themeShade="FF"/>
              </w:rPr>
              <w:t xml:space="preserve"> człowieka w ONZ</w:t>
            </w:r>
          </w:p>
        </w:tc>
      </w:tr>
      <w:tr xmlns:wp14="http://schemas.microsoft.com/office/word/2010/wordml" w:rsidRPr="001A5B49" w:rsidR="00F10B34" w:rsidTr="42A7B37F" w14:paraId="3CAE6012" wp14:textId="77777777">
        <w:trPr>
          <w:trHeight w:val="270"/>
        </w:trPr>
        <w:tc>
          <w:tcPr>
            <w:tcW w:w="9497" w:type="dxa"/>
            <w:tcMar/>
          </w:tcPr>
          <w:p w:rsidRPr="001A5B49" w:rsidR="00F10B34" w:rsidP="006C67C7" w:rsidRDefault="00F10B34" w14:paraId="53915E32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III. Europejski system ochrony prawa człowieka </w:t>
            </w:r>
          </w:p>
          <w:p w:rsidRPr="001A5B49" w:rsidR="00F10B34" w:rsidP="006C67C7" w:rsidRDefault="00F10B34" w14:paraId="3F40FA3A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1. Ochrona praw człowieka w systemie Rady Europy</w:t>
            </w:r>
          </w:p>
          <w:p w:rsidRPr="001A5B49" w:rsidR="00F10B34" w:rsidP="006C67C7" w:rsidRDefault="00F10B34" w14:paraId="398C7E1A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2. Ochrona praw człowieka w Unii Europejskiej </w:t>
            </w:r>
          </w:p>
          <w:p w:rsidRPr="001A5B49" w:rsidR="00F10B34" w:rsidP="006C67C7" w:rsidRDefault="00F10B34" w14:paraId="65DA79DD" wp14:textId="77777777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3. Organizacja Bezpieczeństwa i Współpracy w Europie</w:t>
            </w:r>
          </w:p>
        </w:tc>
      </w:tr>
      <w:tr xmlns:wp14="http://schemas.microsoft.com/office/word/2010/wordml" w:rsidRPr="001A5B49" w:rsidR="00F10B34" w:rsidTr="42A7B37F" w14:paraId="0648C31E" wp14:textId="77777777">
        <w:trPr>
          <w:trHeight w:val="270"/>
        </w:trPr>
        <w:tc>
          <w:tcPr>
            <w:tcW w:w="9497" w:type="dxa"/>
            <w:tcMar/>
          </w:tcPr>
          <w:p w:rsidRPr="001A5B49" w:rsidR="00F10B34" w:rsidP="006C67C7" w:rsidRDefault="00F10B34" w14:paraId="18543195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IV. Inne regionalne systemy ochrony prawa człowieka</w:t>
            </w:r>
          </w:p>
          <w:p w:rsidRPr="001A5B49" w:rsidR="00F10B34" w:rsidP="006C67C7" w:rsidRDefault="00F10B34" w14:paraId="25860BD3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1. Ochrona praw człowieka w Ameryce </w:t>
            </w:r>
          </w:p>
          <w:p w:rsidRPr="001A5B49" w:rsidR="00F10B34" w:rsidP="006C67C7" w:rsidRDefault="00F10B34" w14:paraId="723A9CDD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2. Afrykański system ochrony praw człowieka</w:t>
            </w:r>
          </w:p>
          <w:p w:rsidRPr="001A5B49" w:rsidR="00F10B34" w:rsidP="006C67C7" w:rsidRDefault="00F10B34" w14:paraId="7FDFF424" wp14:textId="7777777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3. Arabski system ochrony praw człowieka</w:t>
            </w:r>
          </w:p>
        </w:tc>
      </w:tr>
    </w:tbl>
    <w:p w:rsidR="42A7B37F" w:rsidP="42A7B37F" w:rsidRDefault="42A7B37F" w14:paraId="0B657335" w14:textId="728A18EF">
      <w:pPr>
        <w:pStyle w:val="Punktygwne"/>
        <w:spacing w:before="0" w:after="0"/>
        <w:ind w:left="426"/>
        <w:rPr>
          <w:caps w:val="0"/>
          <w:smallCaps w:val="0"/>
        </w:rPr>
      </w:pPr>
    </w:p>
    <w:p xmlns:wp14="http://schemas.microsoft.com/office/word/2010/wordml" w:rsidRPr="001A5B49" w:rsidR="0085747A" w:rsidP="009C54AE" w:rsidRDefault="009F4610" w14:paraId="61F0D56C" wp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1A5B49">
        <w:rPr>
          <w:smallCaps w:val="0"/>
          <w:szCs w:val="24"/>
        </w:rPr>
        <w:t>3.4 Metody dydaktyczne</w:t>
      </w:r>
      <w:r w:rsidRPr="001A5B49">
        <w:rPr>
          <w:b w:val="0"/>
          <w:smallCaps w:val="0"/>
          <w:szCs w:val="24"/>
        </w:rPr>
        <w:t xml:space="preserve"> </w:t>
      </w:r>
    </w:p>
    <w:p xmlns:wp14="http://schemas.microsoft.com/office/word/2010/wordml" w:rsidRPr="001A5B49" w:rsidR="0085747A" w:rsidP="009C54AE" w:rsidRDefault="0085747A" w14:paraId="08CE6F91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1A5B49" w:rsidR="00E21E7D" w:rsidP="009C54AE" w:rsidRDefault="00153C41" w14:paraId="06512FFB" wp14:textId="77777777">
      <w:pPr>
        <w:pStyle w:val="Punktygwne"/>
        <w:spacing w:before="0" w:after="0"/>
        <w:jc w:val="both"/>
        <w:rPr>
          <w:sz w:val="20"/>
          <w:szCs w:val="20"/>
        </w:rPr>
      </w:pPr>
      <w:r w:rsidRPr="001A5B49">
        <w:rPr>
          <w:b w:val="0"/>
          <w:smallCaps w:val="0"/>
          <w:sz w:val="20"/>
          <w:szCs w:val="20"/>
        </w:rPr>
        <w:t>N</w:t>
      </w:r>
      <w:r w:rsidRPr="001A5B49" w:rsidR="0085747A">
        <w:rPr>
          <w:b w:val="0"/>
          <w:smallCaps w:val="0"/>
          <w:sz w:val="20"/>
          <w:szCs w:val="20"/>
        </w:rPr>
        <w:t>p</w:t>
      </w:r>
      <w:r w:rsidRPr="001A5B49" w:rsidR="0085747A">
        <w:rPr>
          <w:sz w:val="20"/>
          <w:szCs w:val="20"/>
        </w:rPr>
        <w:t>.:</w:t>
      </w:r>
      <w:r w:rsidRPr="001A5B49" w:rsidR="00923D7D">
        <w:rPr>
          <w:sz w:val="20"/>
          <w:szCs w:val="20"/>
        </w:rPr>
        <w:t xml:space="preserve"> </w:t>
      </w:r>
    </w:p>
    <w:p xmlns:wp14="http://schemas.microsoft.com/office/word/2010/wordml" w:rsidRPr="001A5B49" w:rsidR="00153C41" w:rsidP="009C54AE" w:rsidRDefault="00153C41" w14:paraId="7FB0AC11" wp14:textId="77777777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1A5B49">
        <w:rPr>
          <w:b w:val="0"/>
          <w:i/>
          <w:sz w:val="20"/>
          <w:szCs w:val="20"/>
        </w:rPr>
        <w:t xml:space="preserve"> </w:t>
      </w:r>
      <w:r w:rsidRPr="001A5B49">
        <w:rPr>
          <w:b w:val="0"/>
          <w:i/>
          <w:smallCaps w:val="0"/>
          <w:sz w:val="20"/>
          <w:szCs w:val="20"/>
        </w:rPr>
        <w:t>W</w:t>
      </w:r>
      <w:r w:rsidRPr="001A5B49" w:rsidR="0085747A">
        <w:rPr>
          <w:b w:val="0"/>
          <w:i/>
          <w:smallCaps w:val="0"/>
          <w:sz w:val="20"/>
          <w:szCs w:val="20"/>
        </w:rPr>
        <w:t>ykład</w:t>
      </w:r>
      <w:r w:rsidRPr="001A5B49">
        <w:rPr>
          <w:b w:val="0"/>
          <w:i/>
          <w:smallCaps w:val="0"/>
          <w:sz w:val="20"/>
          <w:szCs w:val="20"/>
        </w:rPr>
        <w:t>: wykład</w:t>
      </w:r>
      <w:r w:rsidRPr="001A5B49" w:rsidR="0085747A">
        <w:rPr>
          <w:b w:val="0"/>
          <w:i/>
          <w:smallCaps w:val="0"/>
          <w:sz w:val="20"/>
          <w:szCs w:val="20"/>
        </w:rPr>
        <w:t xml:space="preserve"> problemowy</w:t>
      </w:r>
      <w:r w:rsidRPr="001A5B49" w:rsidR="00923D7D">
        <w:rPr>
          <w:b w:val="0"/>
          <w:i/>
          <w:smallCaps w:val="0"/>
          <w:sz w:val="20"/>
          <w:szCs w:val="20"/>
        </w:rPr>
        <w:t xml:space="preserve">, </w:t>
      </w:r>
      <w:r w:rsidRPr="001A5B49" w:rsidR="0085747A">
        <w:rPr>
          <w:b w:val="0"/>
          <w:i/>
          <w:smallCaps w:val="0"/>
          <w:sz w:val="20"/>
          <w:szCs w:val="20"/>
        </w:rPr>
        <w:t>wykład z prezentacją multimedialną</w:t>
      </w:r>
      <w:r w:rsidRPr="001A5B49" w:rsidR="00923D7D">
        <w:rPr>
          <w:b w:val="0"/>
          <w:i/>
          <w:smallCaps w:val="0"/>
          <w:sz w:val="20"/>
          <w:szCs w:val="20"/>
        </w:rPr>
        <w:t>,</w:t>
      </w:r>
      <w:r w:rsidRPr="001A5B49" w:rsidR="0085747A">
        <w:rPr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1A5B49" w:rsidR="00153C41" w:rsidP="42A7B37F" w:rsidRDefault="00153C41" w14:paraId="35852431" wp14:textId="7E417ECA">
      <w:pPr>
        <w:pStyle w:val="Punktygwne"/>
        <w:spacing w:before="0" w:after="0"/>
        <w:jc w:val="both"/>
        <w:rPr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42A7B37F" w:rsidR="00153C41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42A7B37F" w:rsidR="009F4610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42A7B37F" w:rsidR="00923D7D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42A7B37F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42A7B37F" w:rsidR="00923D7D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42A7B37F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42A7B37F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42A7B37F" w:rsidR="001718A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42A7B37F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42A7B37F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42A7B37F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42A7B37F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42A7B37F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42A7B37F" w:rsidR="0071620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42A7B37F" w:rsidR="2EF0B7B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42A7B37F" w:rsidR="001718A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>g</w:t>
      </w:r>
      <w:r w:rsidRPr="42A7B37F" w:rsidR="001718A7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ry dydaktyczne, </w:t>
      </w:r>
      <w:r w:rsidRPr="42A7B37F" w:rsidR="0085747A">
        <w:rPr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1A5B49" w:rsidR="0085747A" w:rsidP="1283E673" w:rsidRDefault="00153C41" w14:paraId="34C922DF" wp14:textId="77777777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  <w:r w:rsidRPr="001A5B49">
        <w:rPr>
          <w:b w:val="0"/>
          <w:i/>
          <w:iCs/>
          <w:smallCaps w:val="0"/>
          <w:sz w:val="20"/>
          <w:szCs w:val="20"/>
        </w:rPr>
        <w:t xml:space="preserve">Laboratorium: </w:t>
      </w:r>
      <w:r w:rsidRPr="001A5B49" w:rsidR="0085747A">
        <w:rPr>
          <w:b w:val="0"/>
          <w:i/>
          <w:iCs/>
          <w:smallCaps w:val="0"/>
          <w:sz w:val="20"/>
          <w:szCs w:val="20"/>
        </w:rPr>
        <w:t>wykonywanie doświadczeń, projektowanie doświadczeń</w:t>
      </w:r>
      <w:r w:rsidRPr="001A5B49" w:rsidR="00BF2C41">
        <w:rPr>
          <w:b w:val="0"/>
          <w:i/>
          <w:iCs/>
          <w:smallCaps w:val="0"/>
          <w:sz w:val="20"/>
          <w:szCs w:val="20"/>
        </w:rPr>
        <w:t xml:space="preserve"> </w:t>
      </w:r>
    </w:p>
    <w:p xmlns:wp14="http://schemas.microsoft.com/office/word/2010/wordml" w:rsidRPr="001A5B49" w:rsidR="1283E673" w:rsidP="1283E673" w:rsidRDefault="1283E673" w14:paraId="61CDCEAD" wp14:textId="77777777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</w:p>
    <w:p xmlns:wp14="http://schemas.microsoft.com/office/word/2010/wordml" w:rsidRPr="001A5B49" w:rsidR="00F10B34" w:rsidP="00F10B34" w:rsidRDefault="00F10B34" w14:paraId="72CABEDD" wp14:textId="77777777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  <w:r w:rsidRPr="001A5B49">
        <w:rPr>
          <w:smallCaps w:val="0"/>
          <w:szCs w:val="24"/>
        </w:rPr>
        <w:t xml:space="preserve">Konwersatorium: </w:t>
      </w:r>
      <w:r w:rsidRPr="001A5B49">
        <w:rPr>
          <w:b w:val="0"/>
          <w:smallCaps w:val="0"/>
          <w:szCs w:val="24"/>
        </w:rPr>
        <w:t>wykład problemowy, analiza tekstów z dyskusją, praca w grupach, projekt badawczy, metody kształcenia na odległość</w:t>
      </w:r>
    </w:p>
    <w:p xmlns:wp14="http://schemas.microsoft.com/office/word/2010/wordml" w:rsidRPr="001A5B49" w:rsidR="00E358BB" w:rsidP="009C54AE" w:rsidRDefault="00E358BB" w14:paraId="6BB9E253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1A5B49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1A5B49">
        <w:rPr>
          <w:smallCaps w:val="0"/>
          <w:szCs w:val="24"/>
        </w:rPr>
        <w:t xml:space="preserve">4. </w:t>
      </w:r>
      <w:r w:rsidRPr="001A5B49" w:rsidR="0085747A">
        <w:rPr>
          <w:smallCaps w:val="0"/>
          <w:szCs w:val="24"/>
        </w:rPr>
        <w:t>METODY I KRYTERIA OCENY</w:t>
      </w:r>
      <w:r w:rsidRPr="001A5B49" w:rsidR="009F4610">
        <w:rPr>
          <w:smallCaps w:val="0"/>
          <w:szCs w:val="24"/>
        </w:rPr>
        <w:t xml:space="preserve"> </w:t>
      </w:r>
    </w:p>
    <w:p xmlns:wp14="http://schemas.microsoft.com/office/word/2010/wordml" w:rsidRPr="001A5B49" w:rsidR="00923D7D" w:rsidP="009C54AE" w:rsidRDefault="00923D7D" w14:paraId="23DE523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1A5B49" w:rsidR="0085747A" w:rsidP="009C54AE" w:rsidRDefault="0085747A" w14:paraId="53742ADA" wp14:textId="77777777">
      <w:pPr>
        <w:pStyle w:val="Punktygwne"/>
        <w:spacing w:before="0" w:after="0"/>
        <w:ind w:left="426"/>
        <w:rPr>
          <w:smallCaps w:val="0"/>
        </w:rPr>
      </w:pPr>
      <w:r w:rsidRPr="001A5B49">
        <w:rPr>
          <w:smallCaps w:val="0"/>
        </w:rPr>
        <w:t xml:space="preserve">4.1 Sposoby weryfikacji efektów </w:t>
      </w:r>
      <w:r w:rsidRPr="001A5B49" w:rsidR="00C05F44">
        <w:rPr>
          <w:smallCaps w:val="0"/>
        </w:rPr>
        <w:t>uczenia się</w:t>
      </w:r>
    </w:p>
    <w:p xmlns:wp14="http://schemas.microsoft.com/office/word/2010/wordml" w:rsidRPr="001A5B49" w:rsidR="00E358BB" w:rsidP="009C54AE" w:rsidRDefault="00E358BB" w14:paraId="52E56223" wp14:textId="77777777">
      <w:pPr>
        <w:pStyle w:val="Punktygwne"/>
        <w:spacing w:before="0" w:after="0"/>
        <w:ind w:left="426"/>
        <w:rPr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1A5B49" w:rsidR="00F10B34" w:rsidTr="42A7B37F" w14:paraId="3CD72C34" wp14:textId="77777777">
        <w:tc>
          <w:tcPr>
            <w:tcW w:w="1962" w:type="dxa"/>
            <w:tcMar/>
            <w:vAlign w:val="center"/>
          </w:tcPr>
          <w:p w:rsidRPr="001A5B49" w:rsidR="00F10B34" w:rsidP="006C67C7" w:rsidRDefault="00F10B34" w14:paraId="59C1A4F7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1A5B49" w:rsidR="00F10B34" w:rsidP="006C67C7" w:rsidRDefault="00F10B34" w14:paraId="47962157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1A5B49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1A5B49" w:rsidR="00F10B34" w:rsidP="006C67C7" w:rsidRDefault="00F10B34" w14:paraId="12080E0F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1A5B49" w:rsidR="00F10B34" w:rsidP="006C67C7" w:rsidRDefault="00F10B34" w14:paraId="4DA5CD06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:rsidRPr="001A5B49" w:rsidR="00F10B34" w:rsidP="006C67C7" w:rsidRDefault="00F10B34" w14:paraId="52574297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A5B49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1A5B49">
              <w:rPr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1A5B49" w:rsidR="00F10B34" w:rsidTr="42A7B37F" w14:paraId="11620534" wp14:textId="77777777">
        <w:tc>
          <w:tcPr>
            <w:tcW w:w="1962" w:type="dxa"/>
            <w:tcMar/>
          </w:tcPr>
          <w:p w:rsidRPr="001A5B49" w:rsidR="00F10B34" w:rsidP="006C67C7" w:rsidRDefault="00F10B34" w14:paraId="78D42BD0" wp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A5B49">
              <w:rPr>
                <w:b w:val="0"/>
                <w:szCs w:val="24"/>
              </w:rPr>
              <w:t>ek_01</w:t>
            </w:r>
          </w:p>
        </w:tc>
        <w:tc>
          <w:tcPr>
            <w:tcW w:w="5441" w:type="dxa"/>
            <w:tcMar/>
          </w:tcPr>
          <w:p w:rsidRPr="001A5B49" w:rsidR="00F10B34" w:rsidP="006C67C7" w:rsidRDefault="0062604B" w14:paraId="351704D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A5B49">
              <w:rPr>
                <w:b w:val="0"/>
                <w:sz w:val="22"/>
              </w:rPr>
              <w:t>PROJEKT</w:t>
            </w:r>
          </w:p>
        </w:tc>
        <w:tc>
          <w:tcPr>
            <w:tcW w:w="2117" w:type="dxa"/>
            <w:tcMar/>
          </w:tcPr>
          <w:p w:rsidRPr="001A5B49" w:rsidR="00F10B34" w:rsidP="42A7B37F" w:rsidRDefault="00F10B34" w14:paraId="7336E69A" wp14:textId="1B950C3F">
            <w:pPr>
              <w:pStyle w:val="Punktygwne"/>
              <w:spacing w:before="0" w:after="0"/>
              <w:ind w:firstLine="708"/>
              <w:rPr>
                <w:b w:val="0"/>
                <w:bCs w:val="0"/>
                <w:sz w:val="22"/>
                <w:szCs w:val="22"/>
              </w:rPr>
            </w:pPr>
            <w:r w:rsidRPr="42A7B37F" w:rsidR="59E582D9">
              <w:rPr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1A5B49" w:rsidR="00F10B34" w:rsidTr="42A7B37F" w14:paraId="3E7A3077" wp14:textId="77777777">
        <w:tc>
          <w:tcPr>
            <w:tcW w:w="1962" w:type="dxa"/>
            <w:tcMar/>
          </w:tcPr>
          <w:p w:rsidRPr="001A5B49" w:rsidR="00F10B34" w:rsidP="006C67C7" w:rsidRDefault="00F10B34" w14:paraId="5776F80B" wp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A5B49">
              <w:rPr>
                <w:b w:val="0"/>
                <w:szCs w:val="24"/>
              </w:rPr>
              <w:t xml:space="preserve">ek_02 </w:t>
            </w:r>
          </w:p>
        </w:tc>
        <w:tc>
          <w:tcPr>
            <w:tcW w:w="5441" w:type="dxa"/>
            <w:tcMar/>
          </w:tcPr>
          <w:p w:rsidRPr="001A5B49" w:rsidR="00F10B34" w:rsidP="006C67C7" w:rsidRDefault="0062604B" w14:paraId="167CFE9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A5B49">
              <w:rPr>
                <w:b w:val="0"/>
                <w:sz w:val="22"/>
              </w:rPr>
              <w:t>PROJEKT</w:t>
            </w:r>
          </w:p>
        </w:tc>
        <w:tc>
          <w:tcPr>
            <w:tcW w:w="2117" w:type="dxa"/>
            <w:tcMar/>
          </w:tcPr>
          <w:p w:rsidRPr="001A5B49" w:rsidR="00F10B34" w:rsidP="42A7B37F" w:rsidRDefault="00F10B34" w14:paraId="086A7DAA" wp14:textId="5B927337">
            <w:pPr>
              <w:pStyle w:val="Punktygwne"/>
              <w:spacing w:before="0" w:after="0"/>
              <w:ind w:firstLine="708"/>
              <w:rPr>
                <w:b w:val="0"/>
                <w:bCs w:val="0"/>
                <w:sz w:val="22"/>
                <w:szCs w:val="22"/>
              </w:rPr>
            </w:pPr>
            <w:r w:rsidRPr="42A7B37F" w:rsidR="50185E45">
              <w:rPr>
                <w:b w:val="0"/>
                <w:bCs w:val="0"/>
                <w:sz w:val="22"/>
                <w:szCs w:val="22"/>
              </w:rPr>
              <w:t>Konw</w:t>
            </w:r>
            <w:r w:rsidRPr="42A7B37F" w:rsidR="50185E45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1A5B49" w:rsidR="00F10B34" w:rsidTr="42A7B37F" w14:paraId="0770F566" wp14:textId="77777777">
        <w:tc>
          <w:tcPr>
            <w:tcW w:w="1962" w:type="dxa"/>
            <w:tcMar/>
          </w:tcPr>
          <w:p w:rsidRPr="001A5B49" w:rsidR="00F10B34" w:rsidP="006C67C7" w:rsidRDefault="001A5B49" w14:paraId="7D1B4A87" wp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 w:rsidRPr="001A5B49" w:rsidR="00F10B34">
              <w:rPr>
                <w:b w:val="0"/>
                <w:szCs w:val="24"/>
              </w:rPr>
              <w:t>_03</w:t>
            </w:r>
          </w:p>
        </w:tc>
        <w:tc>
          <w:tcPr>
            <w:tcW w:w="5441" w:type="dxa"/>
            <w:tcMar/>
          </w:tcPr>
          <w:p w:rsidRPr="001A5B49" w:rsidR="00F10B34" w:rsidP="006C67C7" w:rsidRDefault="00F10B34" w14:paraId="7E1ACAA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A5B49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1A5B49" w:rsidR="00F10B34" w:rsidP="42A7B37F" w:rsidRDefault="00F10B34" w14:paraId="5E630C1D" wp14:textId="1063438F">
            <w:pPr>
              <w:pStyle w:val="Punktygwne"/>
              <w:spacing w:before="0" w:after="0"/>
              <w:ind w:firstLine="708"/>
              <w:rPr>
                <w:b w:val="0"/>
                <w:bCs w:val="0"/>
                <w:sz w:val="22"/>
                <w:szCs w:val="22"/>
              </w:rPr>
            </w:pPr>
            <w:r w:rsidRPr="42A7B37F" w:rsidR="6F41FDD4">
              <w:rPr>
                <w:b w:val="0"/>
                <w:bCs w:val="0"/>
                <w:sz w:val="22"/>
                <w:szCs w:val="22"/>
              </w:rPr>
              <w:t>Konw</w:t>
            </w:r>
            <w:r w:rsidRPr="42A7B37F" w:rsidR="6F41FDD4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1A5B49" w:rsidR="00F10B34" w:rsidP="009C54AE" w:rsidRDefault="00F10B34" w14:paraId="07547A01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1A5B49" w:rsidR="0085747A" w:rsidP="009C54AE" w:rsidRDefault="003E1941" w14:paraId="0AFAEE5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1A5B49">
        <w:rPr>
          <w:smallCaps w:val="0"/>
        </w:rPr>
        <w:t xml:space="preserve">4.2 </w:t>
      </w:r>
      <w:r w:rsidRPr="001A5B49" w:rsidR="0085747A">
        <w:rPr>
          <w:smallCaps w:val="0"/>
        </w:rPr>
        <w:t>Warunki zaliczenia przedmiotu (kryteria oceniania)</w:t>
      </w:r>
      <w:r w:rsidRPr="001A5B49" w:rsidR="00923D7D">
        <w:rPr>
          <w:smallCaps w:val="0"/>
        </w:rPr>
        <w:t xml:space="preserve"> 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xmlns:wp14="http://schemas.microsoft.com/office/word/2010/wordml" w:rsidRPr="001A5B49" w:rsidR="1283E673" w:rsidTr="1283E673" w14:paraId="16C2BF3B" wp14:textId="77777777">
        <w:trPr>
          <w:trHeight w:val="300"/>
        </w:trPr>
        <w:tc>
          <w:tcPr>
            <w:tcW w:w="9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1A5B49" w:rsidR="1283E673" w:rsidP="00F10B34" w:rsidRDefault="00F10B34" w14:paraId="4E0373C9" wp14:textId="777777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eastAsia="Cambria"/>
                <w:lang w:eastAsia="pl-PL"/>
              </w:rPr>
            </w:pPr>
            <w:r w:rsidRPr="001A5B49">
              <w:rPr>
                <w:rFonts w:ascii="Times New Roman" w:hAnsi="Times New Roman" w:eastAsia="Cambria"/>
                <w:lang w:eastAsia="pl-PL"/>
              </w:rPr>
              <w:t xml:space="preserve">Projekt badawczy.  </w:t>
            </w:r>
            <w:r w:rsidRPr="001A5B49" w:rsidR="009945D0">
              <w:rPr>
                <w:rFonts w:ascii="Times New Roman" w:hAnsi="Times New Roman" w:eastAsia="Cambria"/>
                <w:lang w:eastAsia="pl-PL"/>
              </w:rPr>
              <w:t>Przy zaliczeniu przedmiotu brana jest pod uwagę także aktywność i obecność studenta na zajęciach. W razie nieotrzymania oceny pozytywnej przewiduje się możliwość poprawy w formie ustnej.</w:t>
            </w:r>
          </w:p>
        </w:tc>
      </w:tr>
    </w:tbl>
    <w:p xmlns:wp14="http://schemas.microsoft.com/office/word/2010/wordml" w:rsidRPr="001A5B49" w:rsidR="00923D7D" w:rsidP="1283E673" w:rsidRDefault="00923D7D" w14:paraId="5043CB0F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1A5B49" w:rsidR="0085747A" w:rsidP="009C54AE" w:rsidRDefault="0085747A" w14:paraId="07459315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1A5B49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5B49">
        <w:rPr>
          <w:rFonts w:ascii="Times New Roman" w:hAnsi="Times New Roman"/>
          <w:b/>
          <w:sz w:val="24"/>
          <w:szCs w:val="24"/>
        </w:rPr>
        <w:t xml:space="preserve">5. </w:t>
      </w:r>
      <w:r w:rsidRPr="001A5B49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1A5B49" w:rsidR="0085747A" w:rsidP="009C54AE" w:rsidRDefault="0085747A" w14:paraId="6537F28F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xmlns:wp14="http://schemas.microsoft.com/office/word/2010/wordml" w:rsidRPr="001A5B49" w:rsidR="0085747A" w:rsidTr="1283E673" w14:paraId="63D9DE79" wp14:textId="77777777">
        <w:tc>
          <w:tcPr>
            <w:tcW w:w="4962" w:type="dxa"/>
            <w:vAlign w:val="center"/>
          </w:tcPr>
          <w:p w:rsidRPr="001A5B49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1A5B49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1A5B49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1A5B49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1A5B49" w:rsidR="007162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1A5B49" w:rsidR="0085747A" w:rsidTr="1283E673" w14:paraId="5748EC06" wp14:textId="77777777">
        <w:tc>
          <w:tcPr>
            <w:tcW w:w="4962" w:type="dxa"/>
          </w:tcPr>
          <w:p w:rsidRPr="001A5B49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G</w:t>
            </w:r>
            <w:r w:rsidRPr="001A5B49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001A5B49" w:rsidR="003F205D">
              <w:rPr>
                <w:rFonts w:ascii="Times New Roman" w:hAnsi="Times New Roman"/>
                <w:sz w:val="24"/>
                <w:szCs w:val="24"/>
              </w:rPr>
              <w:t>z </w:t>
            </w:r>
            <w:r w:rsidRPr="001A5B49" w:rsidR="000A3CDF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1A5B49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1A5B49" w:rsidR="0085747A" w:rsidP="009C54AE" w:rsidRDefault="00F10B34" w14:paraId="72A4FFC0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1A5B49" w:rsidR="00C61DC5" w:rsidTr="1283E673" w14:paraId="409F0BAA" wp14:textId="77777777">
        <w:tc>
          <w:tcPr>
            <w:tcW w:w="4962" w:type="dxa"/>
          </w:tcPr>
          <w:p w:rsidRPr="001A5B49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01A5B49" w:rsidR="000A3CDF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1A5B49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1A5B49" w:rsidR="00C61DC5" w:rsidP="009C54AE" w:rsidRDefault="00F10B34" w14:paraId="5D369756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1A5B49" w:rsidR="00C61DC5" w:rsidTr="1283E673" w14:paraId="5274351F" wp14:textId="77777777">
        <w:tc>
          <w:tcPr>
            <w:tcW w:w="4962" w:type="dxa"/>
          </w:tcPr>
          <w:p w:rsidRPr="001A5B49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1A5B49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1A5B49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1A5B49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1A5B49" w:rsidR="00C61DC5" w:rsidP="009C54AE" w:rsidRDefault="00F10B34" w14:paraId="43FBD11F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1A5B49" w:rsidR="0085747A" w:rsidTr="1283E673" w14:paraId="2B55E3E1" wp14:textId="77777777">
        <w:tc>
          <w:tcPr>
            <w:tcW w:w="4962" w:type="dxa"/>
          </w:tcPr>
          <w:p w:rsidRPr="001A5B49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1A5B49" w:rsidR="0085747A" w:rsidP="009C54AE" w:rsidRDefault="009945D0" w14:paraId="58A771A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1A5B49" w:rsidR="0085747A" w:rsidTr="1283E673" w14:paraId="42922784" wp14:textId="77777777">
        <w:tc>
          <w:tcPr>
            <w:tcW w:w="4962" w:type="dxa"/>
          </w:tcPr>
          <w:p w:rsidRPr="001A5B49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1A5B49" w:rsidR="0085747A" w:rsidP="009C54AE" w:rsidRDefault="009945D0" w14:paraId="0B77815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1A5B49" w:rsidR="0085747A" w:rsidP="009C54AE" w:rsidRDefault="00923D7D" w14:paraId="6BBE219B" wp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1A5B49">
        <w:rPr>
          <w:b w:val="0"/>
          <w:i/>
          <w:smallCaps w:val="0"/>
          <w:szCs w:val="24"/>
        </w:rPr>
        <w:t xml:space="preserve">* </w:t>
      </w:r>
      <w:r w:rsidRPr="001A5B49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1A5B49" w:rsidR="003E1941" w:rsidP="009C54AE" w:rsidRDefault="003E1941" w14:paraId="6DFB9E20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1A5B49" w:rsidR="0085747A" w:rsidP="009C54AE" w:rsidRDefault="0071620A" w14:paraId="40334C7B" wp14:textId="77777777">
      <w:pPr>
        <w:pStyle w:val="Punktygwne"/>
        <w:spacing w:before="0" w:after="0"/>
        <w:rPr>
          <w:smallCaps w:val="0"/>
          <w:szCs w:val="24"/>
        </w:rPr>
      </w:pPr>
      <w:r w:rsidRPr="001A5B49">
        <w:rPr>
          <w:smallCaps w:val="0"/>
          <w:szCs w:val="24"/>
        </w:rPr>
        <w:t xml:space="preserve">6. </w:t>
      </w:r>
      <w:r w:rsidRPr="001A5B49" w:rsidR="0085747A">
        <w:rPr>
          <w:smallCaps w:val="0"/>
          <w:szCs w:val="24"/>
        </w:rPr>
        <w:t>PRAKTYKI ZAWO</w:t>
      </w:r>
      <w:r w:rsidRPr="001A5B49" w:rsidR="009D3F3B">
        <w:rPr>
          <w:smallCaps w:val="0"/>
          <w:szCs w:val="24"/>
        </w:rPr>
        <w:t>DOWE W RAMACH PRZEDMIOTU</w:t>
      </w:r>
    </w:p>
    <w:p xmlns:wp14="http://schemas.microsoft.com/office/word/2010/wordml" w:rsidRPr="001A5B49" w:rsidR="0085747A" w:rsidP="009C54AE" w:rsidRDefault="0085747A" w14:paraId="70DF9E56" wp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1A5B49" w:rsidR="0085747A" w:rsidTr="42A7B37F" w14:paraId="146D6691" wp14:textId="77777777">
        <w:trPr>
          <w:trHeight w:val="397"/>
        </w:trPr>
        <w:tc>
          <w:tcPr>
            <w:tcW w:w="3544" w:type="dxa"/>
            <w:tcMar/>
          </w:tcPr>
          <w:p w:rsidRPr="001A5B49" w:rsidR="0085747A" w:rsidP="009C54AE" w:rsidRDefault="0085747A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1A5B49" w:rsidR="0085747A" w:rsidP="42A7B37F" w:rsidRDefault="0085747A" w14:paraId="44E871BC" wp14:textId="278789E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</w:rPr>
            </w:pPr>
            <w:r w:rsidRPr="42A7B37F" w:rsidR="200E7761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1A5B49" w:rsidR="0085747A" w:rsidTr="42A7B37F" w14:paraId="05EFD703" wp14:textId="77777777">
        <w:trPr>
          <w:trHeight w:val="397"/>
        </w:trPr>
        <w:tc>
          <w:tcPr>
            <w:tcW w:w="3544" w:type="dxa"/>
            <w:tcMar/>
          </w:tcPr>
          <w:p w:rsidRPr="001A5B49" w:rsidR="0085747A" w:rsidP="009C54AE" w:rsidRDefault="0085747A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1A5B49" w:rsidR="0085747A" w:rsidP="42A7B37F" w:rsidRDefault="0085747A" w14:paraId="144A5D23" wp14:textId="344F8755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</w:rPr>
            </w:pPr>
            <w:r w:rsidR="662D57DD">
              <w:rPr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1A5B49" w:rsidR="003E1941" w:rsidP="009C54AE" w:rsidRDefault="003E1941" w14:paraId="738610EB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1A5B49" w:rsidR="0085747A" w:rsidP="009C54AE" w:rsidRDefault="00675843" w14:paraId="7630DC2B" wp14:textId="77777777">
      <w:pPr>
        <w:pStyle w:val="Punktygwne"/>
        <w:spacing w:before="0" w:after="0"/>
        <w:rPr>
          <w:smallCaps w:val="0"/>
        </w:rPr>
      </w:pPr>
      <w:r w:rsidRPr="001A5B49">
        <w:rPr>
          <w:smallCaps w:val="0"/>
        </w:rPr>
        <w:t xml:space="preserve">7. </w:t>
      </w:r>
      <w:r w:rsidRPr="001A5B49" w:rsidR="0085747A">
        <w:rPr>
          <w:smallCaps w:val="0"/>
        </w:rPr>
        <w:t>LITERATURA</w:t>
      </w:r>
      <w:r w:rsidRPr="001A5B49">
        <w:rPr>
          <w:smallCaps w:val="0"/>
        </w:rPr>
        <w:t xml:space="preserve"> </w:t>
      </w:r>
    </w:p>
    <w:p xmlns:wp14="http://schemas.microsoft.com/office/word/2010/wordml" w:rsidRPr="001A5B49" w:rsidR="009945D0" w:rsidP="009C54AE" w:rsidRDefault="009945D0" w14:paraId="637805D2" wp14:textId="77777777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1A5B49" w:rsidR="00F10B34" w:rsidTr="42A7B37F" w14:paraId="1C320D39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A5B49" w:rsidR="00F10B34" w:rsidP="006C67C7" w:rsidRDefault="00F10B34" w14:paraId="729C9695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Literatura podstawowa:</w:t>
            </w:r>
          </w:p>
          <w:p w:rsidRPr="001A5B49" w:rsidR="00F10B34" w:rsidP="42A7B37F" w:rsidRDefault="00F10B34" w14:paraId="463F29E8" wp14:textId="77777777">
            <w:pPr>
              <w:pStyle w:val="Podpunkty"/>
              <w:ind w:left="0"/>
              <w:rPr>
                <w:b w:val="0"/>
                <w:bCs w:val="0"/>
              </w:rPr>
            </w:pPr>
          </w:p>
          <w:p w:rsidR="00AB74BE" w:rsidP="00F10B34" w:rsidRDefault="00AB74BE" w14:paraId="729BD784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AB74BE">
              <w:rPr>
                <w:b w:val="0"/>
                <w:bCs/>
                <w:szCs w:val="22"/>
              </w:rPr>
              <w:t>K</w:t>
            </w:r>
            <w:r>
              <w:rPr>
                <w:b w:val="0"/>
                <w:bCs/>
                <w:szCs w:val="22"/>
              </w:rPr>
              <w:t xml:space="preserve">. </w:t>
            </w:r>
            <w:r w:rsidRPr="00AB74BE">
              <w:rPr>
                <w:b w:val="0"/>
                <w:bCs/>
                <w:szCs w:val="22"/>
              </w:rPr>
              <w:t>Orzeszyna, M</w:t>
            </w:r>
            <w:r>
              <w:rPr>
                <w:b w:val="0"/>
                <w:bCs/>
                <w:szCs w:val="22"/>
              </w:rPr>
              <w:t xml:space="preserve">. </w:t>
            </w:r>
            <w:proofErr w:type="spellStart"/>
            <w:r w:rsidRPr="00AB74BE">
              <w:rPr>
                <w:b w:val="0"/>
                <w:bCs/>
                <w:szCs w:val="22"/>
              </w:rPr>
              <w:t>Skwarzyński</w:t>
            </w:r>
            <w:proofErr w:type="spellEnd"/>
            <w:r w:rsidRPr="00AB74BE">
              <w:rPr>
                <w:b w:val="0"/>
                <w:bCs/>
                <w:szCs w:val="22"/>
              </w:rPr>
              <w:t>, R</w:t>
            </w:r>
            <w:r>
              <w:rPr>
                <w:b w:val="0"/>
                <w:bCs/>
                <w:szCs w:val="22"/>
              </w:rPr>
              <w:t xml:space="preserve">. </w:t>
            </w:r>
            <w:proofErr w:type="spellStart"/>
            <w:r w:rsidRPr="00AB74BE">
              <w:rPr>
                <w:b w:val="0"/>
                <w:bCs/>
                <w:szCs w:val="22"/>
              </w:rPr>
              <w:t>Tabaszewski</w:t>
            </w:r>
            <w:proofErr w:type="spellEnd"/>
            <w:r>
              <w:rPr>
                <w:b w:val="0"/>
                <w:bCs/>
                <w:szCs w:val="22"/>
              </w:rPr>
              <w:t>, Prawo międzynarodowe praw człowieka, Warszawa 2022,</w:t>
            </w:r>
          </w:p>
          <w:p w:rsidRPr="001A5B49" w:rsidR="00F10B34" w:rsidP="00F10B34" w:rsidRDefault="00F10B34" w14:paraId="17000157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M. A. Nowicki, „Wokół Konwencji Europejskiej. Komentarz do Europejskiej Konwencji Praw Człowieka., Warszawa 2017,</w:t>
            </w:r>
          </w:p>
          <w:p w:rsidRPr="001A5B49" w:rsidR="00F10B34" w:rsidP="00F10B34" w:rsidRDefault="00F10B34" w14:paraId="434CEE3E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J. Jaskiernia (red.), „Uniwersalny System Ochrony Praw Człowieka”, Toruń 2015,</w:t>
            </w:r>
          </w:p>
          <w:p w:rsidRPr="001A5B49" w:rsidR="00F10B34" w:rsidP="00F10B34" w:rsidRDefault="00F10B34" w14:paraId="0491EA18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D. Ostrowska, A. J. Rybczyńska, Z. Hołda, J. Hołda, „Prawa człowieka. Zarys wykładu”, Warszawa 2014,</w:t>
            </w:r>
          </w:p>
          <w:p w:rsidRPr="001A5B49" w:rsidR="00F10B34" w:rsidP="006C67C7" w:rsidRDefault="00F10B34" w14:paraId="4176DB09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A. Gliszczyńska-Grabias, K. Sękowska-Kozłowska, W. Sobczak, R. Wieruszewski (red.), „Międzynarodowy Pakty Praw Obywatelskich (osobistych) i politycznych.  Komentarz”, Warszawa 2012,</w:t>
            </w:r>
          </w:p>
          <w:p w:rsidRPr="001A5B49" w:rsidR="00F10B34" w:rsidP="00F10B34" w:rsidRDefault="00F10B34" w14:paraId="5044F3AB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J. Barcz (red.), „Ochrona praw podstawowych”, Warszawa 2008,</w:t>
            </w:r>
          </w:p>
          <w:p w:rsidRPr="001A5B49" w:rsidR="00F10B34" w:rsidP="00F10B34" w:rsidRDefault="00F10B34" w14:paraId="7C63BF92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 xml:space="preserve">B. Banaszak, A. Bisztyga, K. </w:t>
            </w:r>
            <w:proofErr w:type="spellStart"/>
            <w:r w:rsidRPr="001A5B49">
              <w:rPr>
                <w:b w:val="0"/>
                <w:bCs/>
                <w:szCs w:val="22"/>
              </w:rPr>
              <w:t>Complak</w:t>
            </w:r>
            <w:proofErr w:type="spellEnd"/>
            <w:r w:rsidRPr="001A5B49">
              <w:rPr>
                <w:b w:val="0"/>
                <w:bCs/>
                <w:szCs w:val="22"/>
              </w:rPr>
              <w:t xml:space="preserve">, M. Jabłoński, R. Wieruszewski, K. Wójtowicz, „System ochrony praw człowieka”, Zakamycze 2005, </w:t>
            </w:r>
          </w:p>
          <w:p w:rsidRPr="001A5B49" w:rsidR="00F10B34" w:rsidP="00F10B34" w:rsidRDefault="00F10B34" w14:paraId="28DB1624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F. Jasiński, Karta Praw Podstawowych Unii Europejskiej, Warszawa 2003.</w:t>
            </w:r>
          </w:p>
          <w:p w:rsidRPr="001A5B49" w:rsidR="00F10B34" w:rsidP="00F10B34" w:rsidRDefault="00F10B34" w14:paraId="25A8A114" wp14:textId="77777777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R. Kuźniar, „Prawa człowieka. Prawo, instytucje, stosunki międzynarodowe”, Warszawa 2000,</w:t>
            </w:r>
          </w:p>
        </w:tc>
      </w:tr>
      <w:tr xmlns:wp14="http://schemas.microsoft.com/office/word/2010/wordml" w:rsidRPr="001A5B49" w:rsidR="00F10B34" w:rsidTr="42A7B37F" w14:paraId="7B291052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A5B49" w:rsidR="00F10B34" w:rsidP="006C67C7" w:rsidRDefault="00F10B34" w14:paraId="3B7B4B86" wp14:textId="77777777">
            <w:pPr>
              <w:pStyle w:val="Podpunkty"/>
              <w:rPr>
                <w:b w:val="0"/>
                <w:bCs/>
                <w:szCs w:val="22"/>
              </w:rPr>
            </w:pPr>
          </w:p>
          <w:p w:rsidRPr="001A5B49" w:rsidR="00F10B34" w:rsidP="006C67C7" w:rsidRDefault="00F10B34" w14:paraId="218CA5F3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Literatura uzupełniająca:</w:t>
            </w:r>
          </w:p>
          <w:p w:rsidRPr="001A5B49" w:rsidR="00F10B34" w:rsidP="006C67C7" w:rsidRDefault="00F10B34" w14:paraId="7658A393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B. Gronowska, Europejski Trybunał Praw Człowieka w poszukiwaniu efektywnej ochrony praw jednostki, Toruń 2011,</w:t>
            </w:r>
          </w:p>
          <w:p w:rsidRPr="001A5B49" w:rsidR="00F10B34" w:rsidP="42A7B37F" w:rsidRDefault="00F10B34" w14:paraId="37378C76" wp14:textId="4225711B">
            <w:pPr>
              <w:pStyle w:val="Podpunkty"/>
              <w:ind w:left="0"/>
              <w:rPr>
                <w:b w:val="0"/>
                <w:bCs w:val="0"/>
              </w:rPr>
            </w:pPr>
            <w:r w:rsidR="00F10B34">
              <w:rPr>
                <w:b w:val="0"/>
                <w:bCs w:val="0"/>
              </w:rPr>
              <w:t xml:space="preserve">H. Bajorek-Ziaja, Skarga do Europejskiego Trybunału Praw Człowieka oraz skarga do Trybunału Sprawiedliwości Unii </w:t>
            </w:r>
            <w:r w:rsidR="00F10B34">
              <w:rPr>
                <w:b w:val="0"/>
                <w:bCs w:val="0"/>
              </w:rPr>
              <w:t>Europejskiej,Warszawa</w:t>
            </w:r>
            <w:r w:rsidR="00F10B34">
              <w:rPr>
                <w:b w:val="0"/>
                <w:bCs w:val="0"/>
              </w:rPr>
              <w:t xml:space="preserve"> 2010,</w:t>
            </w:r>
          </w:p>
          <w:p w:rsidRPr="001A5B49" w:rsidR="00F10B34" w:rsidP="006C67C7" w:rsidRDefault="00F10B34" w14:paraId="4D74BF79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G. Michałowska, „Ochrona praw człowieka w Radzie Europy i w Unii Europejskiej, Warszawa 2007,</w:t>
            </w:r>
          </w:p>
          <w:p w:rsidRPr="001A5B49" w:rsidR="00F10B34" w:rsidP="006C67C7" w:rsidRDefault="00F10B34" w14:paraId="0A58F74D" wp14:textId="7777777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I. Malinowska, „Prawa człowieka w Unii Europejskiej, Warszawa 2005,</w:t>
            </w:r>
          </w:p>
          <w:p w:rsidRPr="001A5B49" w:rsidR="00F10B34" w:rsidP="006C67C7" w:rsidRDefault="00F10B34" w14:paraId="47B66A6A" wp14:textId="77777777">
            <w:pPr>
              <w:pStyle w:val="Punktygwne"/>
              <w:spacing w:after="0"/>
              <w:rPr>
                <w:b w:val="0"/>
                <w:sz w:val="22"/>
              </w:rPr>
            </w:pPr>
            <w:r w:rsidRPr="001A5B49">
              <w:rPr>
                <w:b w:val="0"/>
                <w:smallCaps w:val="0"/>
                <w:sz w:val="22"/>
              </w:rPr>
              <w:t>T. Sokołowski, „Międzynarodowa ochrona praw człowieka: zarys”, Warszawa 2004.</w:t>
            </w:r>
          </w:p>
        </w:tc>
      </w:tr>
    </w:tbl>
    <w:p xmlns:wp14="http://schemas.microsoft.com/office/word/2010/wordml" w:rsidRPr="001A5B49" w:rsidR="00F10B34" w:rsidP="009C54AE" w:rsidRDefault="00F10B34" w14:paraId="3A0FF5F2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1A5B49" w:rsidR="00F10B34" w:rsidP="009C54AE" w:rsidRDefault="00F10B34" w14:paraId="5630AD66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1A5B49" w:rsidR="00F10B34" w:rsidP="009C54AE" w:rsidRDefault="00F10B34" w14:paraId="61829076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1A5B49" w:rsidR="0085747A" w:rsidP="00F83B28" w:rsidRDefault="0085747A" w14:paraId="41F88A98" wp14:textId="77777777">
      <w:pPr>
        <w:pStyle w:val="Punktygwne"/>
        <w:spacing w:before="0" w:after="0"/>
        <w:ind w:left="360"/>
        <w:rPr>
          <w:szCs w:val="24"/>
        </w:rPr>
      </w:pPr>
      <w:r w:rsidRPr="001A5B49">
        <w:rPr>
          <w:b w:val="0"/>
          <w:smallCaps w:val="0"/>
          <w:szCs w:val="24"/>
        </w:rPr>
        <w:t>Akceptacja Kierownika Jednostki lub osoby upoważnionej</w:t>
      </w:r>
    </w:p>
    <w:sectPr w:rsidRPr="001A5B49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9B7874" w:rsidP="00C16ABF" w:rsidRDefault="009B7874" w14:paraId="2BA226A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B7874" w:rsidP="00C16ABF" w:rsidRDefault="009B7874" w14:paraId="17AD93B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9B7874" w:rsidP="00C16ABF" w:rsidRDefault="009B7874" w14:paraId="0DE4B5B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B7874" w:rsidP="00C16ABF" w:rsidRDefault="009B7874" w14:paraId="66204FF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AF775B" w:rsidP="00AF775B" w:rsidRDefault="00AF775B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85074"/>
    <w:multiLevelType w:val="hybridMultilevel"/>
    <w:tmpl w:val="BCEE6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97325"/>
    <w:multiLevelType w:val="multilevel"/>
    <w:tmpl w:val="722A1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B5E30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2624DF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54E6B49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7151B17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093319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A1865FD"/>
    <w:multiLevelType w:val="hybridMultilevel"/>
    <w:tmpl w:val="B6AC8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016C3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0720F"/>
    <w:multiLevelType w:val="hybridMultilevel"/>
    <w:tmpl w:val="6616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557657">
    <w:abstractNumId w:val="2"/>
  </w:num>
  <w:num w:numId="2" w16cid:durableId="1861164021">
    <w:abstractNumId w:val="0"/>
  </w:num>
  <w:num w:numId="3" w16cid:durableId="1187134423">
    <w:abstractNumId w:val="1"/>
  </w:num>
  <w:num w:numId="4" w16cid:durableId="1819223444">
    <w:abstractNumId w:val="5"/>
  </w:num>
  <w:num w:numId="5" w16cid:durableId="1727289879">
    <w:abstractNumId w:val="7"/>
  </w:num>
  <w:num w:numId="6" w16cid:durableId="1565289868">
    <w:abstractNumId w:val="9"/>
  </w:num>
  <w:num w:numId="7" w16cid:durableId="1972402302">
    <w:abstractNumId w:val="4"/>
  </w:num>
  <w:num w:numId="8" w16cid:durableId="1179931799">
    <w:abstractNumId w:val="3"/>
  </w:num>
  <w:num w:numId="9" w16cid:durableId="1515459593">
    <w:abstractNumId w:val="6"/>
  </w:num>
  <w:num w:numId="10" w16cid:durableId="1540047012">
    <w:abstractNumId w:val="11"/>
  </w:num>
  <w:num w:numId="11" w16cid:durableId="221331415">
    <w:abstractNumId w:val="8"/>
  </w:num>
  <w:num w:numId="12" w16cid:durableId="1649361840">
    <w:abstractNumId w:val="1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9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B49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870"/>
    <w:rsid w:val="003C0BAE"/>
    <w:rsid w:val="003D18A9"/>
    <w:rsid w:val="003D6CE2"/>
    <w:rsid w:val="003E1941"/>
    <w:rsid w:val="003E2FE6"/>
    <w:rsid w:val="003E49D5"/>
    <w:rsid w:val="003F205D"/>
    <w:rsid w:val="003F38C0"/>
    <w:rsid w:val="0041477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691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604B"/>
    <w:rsid w:val="00627FC9"/>
    <w:rsid w:val="00647FA8"/>
    <w:rsid w:val="00650C5F"/>
    <w:rsid w:val="00654934"/>
    <w:rsid w:val="006620D9"/>
    <w:rsid w:val="00671958"/>
    <w:rsid w:val="00675843"/>
    <w:rsid w:val="00696477"/>
    <w:rsid w:val="006C67C7"/>
    <w:rsid w:val="006D050F"/>
    <w:rsid w:val="006D3C2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CE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502"/>
    <w:rsid w:val="00916188"/>
    <w:rsid w:val="00923D7D"/>
    <w:rsid w:val="009508DF"/>
    <w:rsid w:val="00950DAC"/>
    <w:rsid w:val="00954A07"/>
    <w:rsid w:val="009945D0"/>
    <w:rsid w:val="00997F14"/>
    <w:rsid w:val="009A78D9"/>
    <w:rsid w:val="009B787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87D"/>
    <w:rsid w:val="00A84C85"/>
    <w:rsid w:val="00A97DE1"/>
    <w:rsid w:val="00AB053C"/>
    <w:rsid w:val="00AB74B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75B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16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382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8BB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B34"/>
    <w:rsid w:val="00F13BC3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4881A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70F9C99"/>
    <w:rsid w:val="17CEBEFB"/>
    <w:rsid w:val="1AFB05B2"/>
    <w:rsid w:val="1C5CF79D"/>
    <w:rsid w:val="1D1D2AE6"/>
    <w:rsid w:val="200E7761"/>
    <w:rsid w:val="2373440D"/>
    <w:rsid w:val="251C916F"/>
    <w:rsid w:val="25F50191"/>
    <w:rsid w:val="2942A829"/>
    <w:rsid w:val="29C9D3C8"/>
    <w:rsid w:val="2A93E14B"/>
    <w:rsid w:val="2B7CD35D"/>
    <w:rsid w:val="2BF8DDC6"/>
    <w:rsid w:val="2EF0B7B7"/>
    <w:rsid w:val="310322CF"/>
    <w:rsid w:val="314D5165"/>
    <w:rsid w:val="32B8ABBA"/>
    <w:rsid w:val="3823A88F"/>
    <w:rsid w:val="3B7830EC"/>
    <w:rsid w:val="3D373A89"/>
    <w:rsid w:val="3FA6B514"/>
    <w:rsid w:val="4036B3A9"/>
    <w:rsid w:val="4097FC8F"/>
    <w:rsid w:val="4180BEC9"/>
    <w:rsid w:val="42A7B37F"/>
    <w:rsid w:val="452B81F1"/>
    <w:rsid w:val="454C2369"/>
    <w:rsid w:val="468FB237"/>
    <w:rsid w:val="486322B3"/>
    <w:rsid w:val="4972A851"/>
    <w:rsid w:val="50185E45"/>
    <w:rsid w:val="5073C43E"/>
    <w:rsid w:val="52FC6726"/>
    <w:rsid w:val="53AB6500"/>
    <w:rsid w:val="545F27E2"/>
    <w:rsid w:val="580F2577"/>
    <w:rsid w:val="59E582D9"/>
    <w:rsid w:val="5BB8D4C5"/>
    <w:rsid w:val="60AF9077"/>
    <w:rsid w:val="61E7C5DD"/>
    <w:rsid w:val="62082295"/>
    <w:rsid w:val="62BCB6E4"/>
    <w:rsid w:val="6335ACAE"/>
    <w:rsid w:val="65428A54"/>
    <w:rsid w:val="662D57DD"/>
    <w:rsid w:val="67011712"/>
    <w:rsid w:val="6771DEA1"/>
    <w:rsid w:val="677D3BD3"/>
    <w:rsid w:val="6928B374"/>
    <w:rsid w:val="6988BCE0"/>
    <w:rsid w:val="6AB4DC95"/>
    <w:rsid w:val="6BD48835"/>
    <w:rsid w:val="6C6317D5"/>
    <w:rsid w:val="6CC05DA2"/>
    <w:rsid w:val="6D8E849C"/>
    <w:rsid w:val="6F41FDD4"/>
    <w:rsid w:val="6F41FF2A"/>
    <w:rsid w:val="6FCC15B7"/>
    <w:rsid w:val="704BD285"/>
    <w:rsid w:val="717AA668"/>
    <w:rsid w:val="730383A8"/>
    <w:rsid w:val="75C42AA8"/>
    <w:rsid w:val="76AB509D"/>
    <w:rsid w:val="7CC54695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506D534"/>
  <w15:docId w15:val="{AAC403C2-9440-4EAF-8E80-B21914893C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F775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9</revision>
  <lastPrinted>2019-02-06T21:12:00.0000000Z</lastPrinted>
  <dcterms:created xsi:type="dcterms:W3CDTF">2023-09-26T11:37:00.0000000Z</dcterms:created>
  <dcterms:modified xsi:type="dcterms:W3CDTF">2023-09-27T10:33:08.0485151Z</dcterms:modified>
</coreProperties>
</file>